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61D6A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43E1F8A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ЭРА v3.0.406</w:t>
      </w:r>
    </w:p>
    <w:p w14:paraId="21FBFA94" w14:textId="77777777" w:rsidR="00E4717E" w:rsidRPr="00E4717E" w:rsidRDefault="00E4717E" w:rsidP="00E4717E">
      <w:pPr>
        <w:rPr>
          <w:color w:val="000000"/>
          <w:sz w:val="22"/>
        </w:rPr>
      </w:pPr>
    </w:p>
    <w:p w14:paraId="6525EE6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Дата:16.10.25 Время:18:09:43</w:t>
      </w:r>
    </w:p>
    <w:p w14:paraId="4DDAFE8A" w14:textId="77777777" w:rsidR="00E4717E" w:rsidRPr="00E4717E" w:rsidRDefault="00E4717E" w:rsidP="00E4717E">
      <w:pPr>
        <w:rPr>
          <w:color w:val="000000"/>
          <w:sz w:val="22"/>
        </w:rPr>
      </w:pPr>
    </w:p>
    <w:p w14:paraId="41EA0F3B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  <w:r w:rsidRPr="00E4717E">
        <w:rPr>
          <w:b/>
          <w:color w:val="000000"/>
          <w:sz w:val="28"/>
        </w:rPr>
        <w:t xml:space="preserve">               РАСЧЕТ ВАЛОВЫХ ВЫБРОСОВ</w:t>
      </w:r>
    </w:p>
    <w:p w14:paraId="69B29C1E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</w:p>
    <w:p w14:paraId="43028BE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Город: 225, Жанааркинский район, Улытау</w:t>
      </w:r>
    </w:p>
    <w:p w14:paraId="4ED20EC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Объект: 0006, Вариант 1 ТОО "BAZA Construction", месторождение Западный-Камыс</w:t>
      </w:r>
    </w:p>
    <w:p w14:paraId="1A963B00" w14:textId="77777777" w:rsidR="00E4717E" w:rsidRPr="00E4717E" w:rsidRDefault="00E4717E" w:rsidP="00E4717E">
      <w:pPr>
        <w:rPr>
          <w:color w:val="000000"/>
          <w:sz w:val="22"/>
        </w:rPr>
      </w:pPr>
    </w:p>
    <w:p w14:paraId="1F197C4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Источник загрязнения: 6001, Пылящая поверхность</w:t>
      </w:r>
    </w:p>
    <w:p w14:paraId="22812B0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Источник выделения: 6001 01, Снятие и перемещение ПРС</w:t>
      </w:r>
    </w:p>
    <w:p w14:paraId="68E2BDF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Список литературы:</w:t>
      </w:r>
    </w:p>
    <w:p w14:paraId="3409F01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FC752B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20747D2" w14:textId="77777777" w:rsidR="00E4717E" w:rsidRPr="00E4717E" w:rsidRDefault="00E4717E" w:rsidP="00E4717E">
      <w:pPr>
        <w:rPr>
          <w:color w:val="000000"/>
          <w:sz w:val="22"/>
        </w:rPr>
      </w:pPr>
    </w:p>
    <w:p w14:paraId="731C773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306F922" w14:textId="77777777" w:rsidR="00E4717E" w:rsidRPr="00E4717E" w:rsidRDefault="00E4717E" w:rsidP="00E4717E">
      <w:pPr>
        <w:rPr>
          <w:color w:val="000000"/>
          <w:sz w:val="22"/>
        </w:rPr>
      </w:pPr>
    </w:p>
    <w:p w14:paraId="5E0EECD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27021BB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Песчано-гравийная смесь (ПГС)</w:t>
      </w:r>
    </w:p>
    <w:p w14:paraId="6BD4DCA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Весовая доля пылевой фракции в материале (табл.3.1.1), </w:t>
      </w:r>
      <w:r w:rsidRPr="00E4717E">
        <w:rPr>
          <w:b/>
          <w:i/>
          <w:color w:val="000000"/>
          <w:sz w:val="22"/>
        </w:rPr>
        <w:t xml:space="preserve">K1 = </w:t>
      </w:r>
      <w:r w:rsidRPr="00E4717E">
        <w:rPr>
          <w:b/>
          <w:color w:val="000000"/>
        </w:rPr>
        <w:t>0.03</w:t>
      </w:r>
    </w:p>
    <w:p w14:paraId="2E47AEF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Доля пыли, переходящей в аэрозоль (табл.3.1.1), </w:t>
      </w:r>
      <w:r w:rsidRPr="00E4717E">
        <w:rPr>
          <w:b/>
          <w:i/>
          <w:color w:val="000000"/>
          <w:sz w:val="22"/>
        </w:rPr>
        <w:t xml:space="preserve">K2 = </w:t>
      </w:r>
      <w:r w:rsidRPr="00E4717E">
        <w:rPr>
          <w:b/>
          <w:color w:val="000000"/>
        </w:rPr>
        <w:t>0.04</w:t>
      </w:r>
    </w:p>
    <w:p w14:paraId="5545CBD0" w14:textId="77777777" w:rsidR="00E4717E" w:rsidRPr="00E4717E" w:rsidRDefault="00E4717E" w:rsidP="00E4717E">
      <w:pPr>
        <w:rPr>
          <w:b/>
          <w:color w:val="000000"/>
        </w:rPr>
      </w:pPr>
    </w:p>
    <w:p w14:paraId="73A4580D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120D11E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02F2C5B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2159533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4E760BF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4E1D221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3646A21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437FDD9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004724F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3574F03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30FB6BA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9</w:t>
      </w:r>
    </w:p>
    <w:p w14:paraId="237B9D6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0.2</w:t>
      </w:r>
    </w:p>
    <w:p w14:paraId="74938E8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40</w:t>
      </w:r>
    </w:p>
    <w:p w14:paraId="19BAA71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0.5</w:t>
      </w:r>
    </w:p>
    <w:p w14:paraId="5DB1914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Высота падения материала, м, </w:t>
      </w:r>
      <w:r w:rsidRPr="00E4717E">
        <w:rPr>
          <w:b/>
          <w:i/>
          <w:color w:val="000000"/>
          <w:sz w:val="22"/>
        </w:rPr>
        <w:t xml:space="preserve">GB = </w:t>
      </w:r>
      <w:r w:rsidRPr="00E4717E">
        <w:rPr>
          <w:b/>
          <w:color w:val="000000"/>
        </w:rPr>
        <w:t>2</w:t>
      </w:r>
    </w:p>
    <w:p w14:paraId="154F352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E4717E">
        <w:rPr>
          <w:b/>
          <w:i/>
          <w:color w:val="000000"/>
          <w:sz w:val="22"/>
        </w:rPr>
        <w:t xml:space="preserve">B = </w:t>
      </w:r>
      <w:r w:rsidRPr="00E4717E">
        <w:rPr>
          <w:b/>
          <w:color w:val="000000"/>
        </w:rPr>
        <w:t>0.7</w:t>
      </w:r>
    </w:p>
    <w:p w14:paraId="3687975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E4717E">
        <w:rPr>
          <w:b/>
          <w:i/>
          <w:color w:val="000000"/>
          <w:sz w:val="22"/>
        </w:rPr>
        <w:t xml:space="preserve">GMAX = </w:t>
      </w:r>
      <w:r w:rsidRPr="00E4717E">
        <w:rPr>
          <w:b/>
          <w:color w:val="000000"/>
        </w:rPr>
        <w:t>1253.53</w:t>
      </w:r>
    </w:p>
    <w:p w14:paraId="797526D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E4717E">
        <w:rPr>
          <w:b/>
          <w:i/>
          <w:color w:val="000000"/>
          <w:sz w:val="22"/>
        </w:rPr>
        <w:t xml:space="preserve">GGOD = </w:t>
      </w:r>
      <w:r w:rsidRPr="00E4717E">
        <w:rPr>
          <w:b/>
          <w:color w:val="000000"/>
        </w:rPr>
        <w:t>6825</w:t>
      </w:r>
    </w:p>
    <w:p w14:paraId="63D635C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1012B53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Вид работ: Пересыпка</w:t>
      </w:r>
    </w:p>
    <w:p w14:paraId="48838B4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(3.1.1), </w:t>
      </w:r>
      <w:r w:rsidRPr="00E4717E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1.7 · 1 · 0.2 · 0.5 · 1 · 1 · 1 · 0.7 · 1253.53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E4717E">
        <w:rPr>
          <w:b/>
          <w:color w:val="000000"/>
        </w:rPr>
        <w:t>7.46</w:t>
      </w:r>
    </w:p>
    <w:p w14:paraId="0BD057E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(3.1.2),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K1 · K2 · K3SR · K4 · K5 · K7 · K8 · K9 · KE · B · GGOD · (1-NJ) = </w:t>
      </w:r>
      <w:r w:rsidRPr="00E4717E">
        <w:rPr>
          <w:b/>
          <w:color w:val="000000"/>
        </w:rPr>
        <w:t>0.03 · 0.04 · 1.2 · 1 · 0.2 · 0.5 · 1 · 1 · 1 · 0.7 · 6825 · (1-0.85) = 0.1032</w:t>
      </w:r>
    </w:p>
    <w:p w14:paraId="0657745C" w14:textId="77777777" w:rsidR="00E4717E" w:rsidRPr="00E4717E" w:rsidRDefault="00E4717E" w:rsidP="00E4717E">
      <w:pPr>
        <w:rPr>
          <w:color w:val="000000"/>
          <w:sz w:val="22"/>
        </w:rPr>
      </w:pPr>
    </w:p>
    <w:p w14:paraId="639C55A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(3.2.1),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MAX(G,GC) = </w:t>
      </w:r>
      <w:r w:rsidRPr="00E4717E">
        <w:rPr>
          <w:b/>
          <w:color w:val="000000"/>
        </w:rPr>
        <w:t>7.46</w:t>
      </w:r>
    </w:p>
    <w:p w14:paraId="6A86029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0 + 0.1032 = 0.1032</w:t>
      </w:r>
    </w:p>
    <w:p w14:paraId="7F8D6EC9" w14:textId="77777777" w:rsidR="00E4717E" w:rsidRPr="00E4717E" w:rsidRDefault="00E4717E" w:rsidP="00E4717E">
      <w:pPr>
        <w:rPr>
          <w:b/>
          <w:color w:val="000000"/>
        </w:rPr>
      </w:pPr>
    </w:p>
    <w:p w14:paraId="046408F8" w14:textId="77777777" w:rsidR="00E4717E" w:rsidRPr="00E4717E" w:rsidRDefault="00E4717E" w:rsidP="00E4717E">
      <w:pPr>
        <w:rPr>
          <w:b/>
          <w:i/>
          <w:color w:val="000000"/>
          <w:sz w:val="22"/>
        </w:rPr>
      </w:pPr>
      <w:r w:rsidRPr="00E4717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E4717E" w14:paraId="08CE3126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208E" w14:textId="694026E4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AC25" w14:textId="5D20D97C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E8FF" w14:textId="50445006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6B83" w14:textId="67BED82F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4717E" w14:paraId="3FC031D8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924F" w14:textId="4B4501B6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A376" w14:textId="315F7F94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B9A4" w14:textId="37AE302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7.46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7EE6" w14:textId="307A046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0.1032</w:t>
            </w:r>
          </w:p>
        </w:tc>
      </w:tr>
    </w:tbl>
    <w:p w14:paraId="7B3712F6" w14:textId="6FE02122" w:rsidR="00E4717E" w:rsidRPr="00E4717E" w:rsidRDefault="00E4717E" w:rsidP="00E4717E">
      <w:pPr>
        <w:rPr>
          <w:color w:val="000000"/>
          <w:sz w:val="22"/>
        </w:rPr>
      </w:pPr>
    </w:p>
    <w:p w14:paraId="0ECC9195" w14:textId="77777777" w:rsidR="00E4717E" w:rsidRPr="00E4717E" w:rsidRDefault="00E4717E" w:rsidP="00E4717E">
      <w:pPr>
        <w:rPr>
          <w:color w:val="000000"/>
          <w:sz w:val="22"/>
        </w:rPr>
      </w:pPr>
    </w:p>
    <w:p w14:paraId="7D677D6D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70E7459D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3E3F381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ЭРА v3.0.406</w:t>
      </w:r>
    </w:p>
    <w:p w14:paraId="5DED4A5B" w14:textId="77777777" w:rsidR="00E4717E" w:rsidRPr="00E4717E" w:rsidRDefault="00E4717E" w:rsidP="00E4717E">
      <w:pPr>
        <w:rPr>
          <w:color w:val="000000"/>
          <w:sz w:val="22"/>
        </w:rPr>
      </w:pPr>
    </w:p>
    <w:p w14:paraId="0A468B4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Дата:16.10.25 Время:18:09:56</w:t>
      </w:r>
    </w:p>
    <w:p w14:paraId="4535DE76" w14:textId="77777777" w:rsidR="00E4717E" w:rsidRPr="00E4717E" w:rsidRDefault="00E4717E" w:rsidP="00E4717E">
      <w:pPr>
        <w:rPr>
          <w:color w:val="000000"/>
          <w:sz w:val="22"/>
        </w:rPr>
      </w:pPr>
    </w:p>
    <w:p w14:paraId="3C475FED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  <w:r w:rsidRPr="00E4717E">
        <w:rPr>
          <w:b/>
          <w:color w:val="000000"/>
          <w:sz w:val="28"/>
        </w:rPr>
        <w:t xml:space="preserve">               РАСЧЕТ ВАЛОВЫХ ВЫБРОСОВ</w:t>
      </w:r>
    </w:p>
    <w:p w14:paraId="0E58B8E6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</w:p>
    <w:p w14:paraId="08D94726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Город: 225, Жанааркинский район, Улытау</w:t>
      </w:r>
    </w:p>
    <w:p w14:paraId="00DF0ACC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Объект: 0006, Вариант 1 ТОО "BAZA Construction", месторождение Западный-Камыс</w:t>
      </w:r>
    </w:p>
    <w:p w14:paraId="3657EEA1" w14:textId="77777777" w:rsidR="00E4717E" w:rsidRPr="00E4717E" w:rsidRDefault="00E4717E" w:rsidP="00E4717E">
      <w:pPr>
        <w:rPr>
          <w:color w:val="000000"/>
          <w:sz w:val="22"/>
        </w:rPr>
      </w:pPr>
    </w:p>
    <w:p w14:paraId="1D87DB1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Источник загрязнения: 6002, Пылящая поверхность</w:t>
      </w:r>
    </w:p>
    <w:p w14:paraId="49240EC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Источник выделения: 6002 01, Погрузка ПРС</w:t>
      </w:r>
    </w:p>
    <w:p w14:paraId="3D57957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Список литературы:</w:t>
      </w:r>
    </w:p>
    <w:p w14:paraId="6D533C3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197A99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38DB349" w14:textId="77777777" w:rsidR="00E4717E" w:rsidRPr="00E4717E" w:rsidRDefault="00E4717E" w:rsidP="00E4717E">
      <w:pPr>
        <w:rPr>
          <w:color w:val="000000"/>
          <w:sz w:val="22"/>
        </w:rPr>
      </w:pPr>
    </w:p>
    <w:p w14:paraId="4D50FA4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019B9C29" w14:textId="77777777" w:rsidR="00E4717E" w:rsidRPr="00E4717E" w:rsidRDefault="00E4717E" w:rsidP="00E4717E">
      <w:pPr>
        <w:rPr>
          <w:color w:val="000000"/>
          <w:sz w:val="22"/>
        </w:rPr>
      </w:pPr>
    </w:p>
    <w:p w14:paraId="483A2CB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71E4D75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Песчано-гравийная смесь (ПГС)</w:t>
      </w:r>
    </w:p>
    <w:p w14:paraId="4AEEAEB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Весовая доля пылевой фракции в материале (табл.3.1.1), </w:t>
      </w:r>
      <w:r w:rsidRPr="00E4717E">
        <w:rPr>
          <w:b/>
          <w:i/>
          <w:color w:val="000000"/>
          <w:sz w:val="22"/>
        </w:rPr>
        <w:t xml:space="preserve">K1 = </w:t>
      </w:r>
      <w:r w:rsidRPr="00E4717E">
        <w:rPr>
          <w:b/>
          <w:color w:val="000000"/>
        </w:rPr>
        <w:t>0.03</w:t>
      </w:r>
    </w:p>
    <w:p w14:paraId="4FA3F00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Доля пыли, переходящей в аэрозоль (табл.3.1.1), </w:t>
      </w:r>
      <w:r w:rsidRPr="00E4717E">
        <w:rPr>
          <w:b/>
          <w:i/>
          <w:color w:val="000000"/>
          <w:sz w:val="22"/>
        </w:rPr>
        <w:t xml:space="preserve">K2 = </w:t>
      </w:r>
      <w:r w:rsidRPr="00E4717E">
        <w:rPr>
          <w:b/>
          <w:color w:val="000000"/>
        </w:rPr>
        <w:t>0.04</w:t>
      </w:r>
    </w:p>
    <w:p w14:paraId="4B7101BB" w14:textId="77777777" w:rsidR="00E4717E" w:rsidRPr="00E4717E" w:rsidRDefault="00E4717E" w:rsidP="00E4717E">
      <w:pPr>
        <w:rPr>
          <w:b/>
          <w:color w:val="000000"/>
        </w:rPr>
      </w:pPr>
    </w:p>
    <w:p w14:paraId="711E9A69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6E66130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434E105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56ED4B0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50B67BB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5F1CCA9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42785FB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5AE0FFE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0CC100E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6AFCC19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630598B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9</w:t>
      </w:r>
    </w:p>
    <w:p w14:paraId="04CB4FA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0.2</w:t>
      </w:r>
    </w:p>
    <w:p w14:paraId="00822F7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40</w:t>
      </w:r>
    </w:p>
    <w:p w14:paraId="63AE49B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0.5</w:t>
      </w:r>
    </w:p>
    <w:p w14:paraId="134AE02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Высота падения материала, м, </w:t>
      </w:r>
      <w:r w:rsidRPr="00E4717E">
        <w:rPr>
          <w:b/>
          <w:i/>
          <w:color w:val="000000"/>
          <w:sz w:val="22"/>
        </w:rPr>
        <w:t xml:space="preserve">GB = </w:t>
      </w:r>
      <w:r w:rsidRPr="00E4717E">
        <w:rPr>
          <w:b/>
          <w:color w:val="000000"/>
        </w:rPr>
        <w:t>2</w:t>
      </w:r>
    </w:p>
    <w:p w14:paraId="5349E2C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E4717E">
        <w:rPr>
          <w:b/>
          <w:i/>
          <w:color w:val="000000"/>
          <w:sz w:val="22"/>
        </w:rPr>
        <w:t xml:space="preserve">B = </w:t>
      </w:r>
      <w:r w:rsidRPr="00E4717E">
        <w:rPr>
          <w:b/>
          <w:color w:val="000000"/>
        </w:rPr>
        <w:t>0.7</w:t>
      </w:r>
    </w:p>
    <w:p w14:paraId="1A65666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E4717E">
        <w:rPr>
          <w:b/>
          <w:i/>
          <w:color w:val="000000"/>
          <w:sz w:val="22"/>
        </w:rPr>
        <w:t xml:space="preserve">GMAX = </w:t>
      </w:r>
      <w:r w:rsidRPr="00E4717E">
        <w:rPr>
          <w:b/>
          <w:color w:val="000000"/>
        </w:rPr>
        <w:t>673.53</w:t>
      </w:r>
    </w:p>
    <w:p w14:paraId="2588C4D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E4717E">
        <w:rPr>
          <w:b/>
          <w:i/>
          <w:color w:val="000000"/>
          <w:sz w:val="22"/>
        </w:rPr>
        <w:t xml:space="preserve">GGOD = </w:t>
      </w:r>
      <w:r w:rsidRPr="00E4717E">
        <w:rPr>
          <w:b/>
          <w:color w:val="000000"/>
        </w:rPr>
        <w:t>6825</w:t>
      </w:r>
    </w:p>
    <w:p w14:paraId="48A1D0F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6ABF207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Вид работ: Погрузка</w:t>
      </w:r>
    </w:p>
    <w:p w14:paraId="72BD6CD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(3.1.1), </w:t>
      </w:r>
      <w:r w:rsidRPr="00E4717E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1.7 · 1 · 0.2 · 0.5 · 1 · 1 · 1 · 0.7 · 673.53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E4717E">
        <w:rPr>
          <w:b/>
          <w:color w:val="000000"/>
        </w:rPr>
        <w:t>4.01</w:t>
      </w:r>
    </w:p>
    <w:p w14:paraId="55BFC62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(3.1.2),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K1 · K2 · K3SR · K4 · K5 · K7 · K8 · K9 · KE · B · GGOD · (1-NJ) = </w:t>
      </w:r>
      <w:r w:rsidRPr="00E4717E">
        <w:rPr>
          <w:b/>
          <w:color w:val="000000"/>
        </w:rPr>
        <w:t>0.03 · 0.04 · 1.2 · 1 · 0.2 · 0.5 · 1 · 1 · 1 · 0.7 · 6825 · (1-0.85) = 0.1032</w:t>
      </w:r>
    </w:p>
    <w:p w14:paraId="5D85160C" w14:textId="77777777" w:rsidR="00E4717E" w:rsidRPr="00E4717E" w:rsidRDefault="00E4717E" w:rsidP="00E4717E">
      <w:pPr>
        <w:rPr>
          <w:color w:val="000000"/>
          <w:sz w:val="22"/>
        </w:rPr>
      </w:pPr>
    </w:p>
    <w:p w14:paraId="4C7178A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(3.2.1),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MAX(G,GC) = </w:t>
      </w:r>
      <w:r w:rsidRPr="00E4717E">
        <w:rPr>
          <w:b/>
          <w:color w:val="000000"/>
        </w:rPr>
        <w:t>4.01</w:t>
      </w:r>
    </w:p>
    <w:p w14:paraId="371E819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0 + 0.1032 = 0.1032</w:t>
      </w:r>
    </w:p>
    <w:p w14:paraId="619D3F34" w14:textId="77777777" w:rsidR="00E4717E" w:rsidRPr="00E4717E" w:rsidRDefault="00E4717E" w:rsidP="00E4717E">
      <w:pPr>
        <w:rPr>
          <w:b/>
          <w:color w:val="000000"/>
        </w:rPr>
      </w:pPr>
    </w:p>
    <w:p w14:paraId="3F52FE99" w14:textId="77777777" w:rsidR="00E4717E" w:rsidRPr="00E4717E" w:rsidRDefault="00E4717E" w:rsidP="00E4717E">
      <w:pPr>
        <w:rPr>
          <w:b/>
          <w:i/>
          <w:color w:val="000000"/>
          <w:sz w:val="22"/>
        </w:rPr>
      </w:pPr>
      <w:r w:rsidRPr="00E4717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E4717E" w14:paraId="1585AD9F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E857" w14:textId="44626DF3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054E" w14:textId="0F20DE2B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67EA" w14:textId="7AF7D7C2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4909" w14:textId="111D19E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4717E" w14:paraId="7128FAEC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DF29" w14:textId="4C2F3422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F85E" w14:textId="49EFD4B1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0B23" w14:textId="10BF6A1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4.01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0126" w14:textId="1A54A08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0.1032</w:t>
            </w:r>
          </w:p>
        </w:tc>
      </w:tr>
    </w:tbl>
    <w:p w14:paraId="53AD57A2" w14:textId="688E8A0D" w:rsidR="00E4717E" w:rsidRPr="00E4717E" w:rsidRDefault="00E4717E" w:rsidP="00E4717E">
      <w:pPr>
        <w:rPr>
          <w:color w:val="000000"/>
          <w:sz w:val="22"/>
        </w:rPr>
      </w:pPr>
    </w:p>
    <w:p w14:paraId="781CC017" w14:textId="77777777" w:rsidR="00E4717E" w:rsidRPr="00E4717E" w:rsidRDefault="00E4717E" w:rsidP="00E4717E">
      <w:pPr>
        <w:rPr>
          <w:color w:val="000000"/>
          <w:sz w:val="22"/>
        </w:rPr>
      </w:pPr>
    </w:p>
    <w:p w14:paraId="25EDB138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66364D55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0C94BC1A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5B97352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ЭРА v3.0.406</w:t>
      </w:r>
    </w:p>
    <w:p w14:paraId="77588A83" w14:textId="77777777" w:rsidR="00E4717E" w:rsidRPr="00E4717E" w:rsidRDefault="00E4717E" w:rsidP="00E4717E">
      <w:pPr>
        <w:rPr>
          <w:color w:val="000000"/>
          <w:sz w:val="22"/>
        </w:rPr>
      </w:pPr>
    </w:p>
    <w:p w14:paraId="53A5F346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Дата:16.10.25 Время:10:07:08</w:t>
      </w:r>
    </w:p>
    <w:p w14:paraId="66AA8032" w14:textId="77777777" w:rsidR="00E4717E" w:rsidRPr="00E4717E" w:rsidRDefault="00E4717E" w:rsidP="00E4717E">
      <w:pPr>
        <w:rPr>
          <w:color w:val="000000"/>
          <w:sz w:val="22"/>
        </w:rPr>
      </w:pPr>
    </w:p>
    <w:p w14:paraId="75B0EF92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  <w:r w:rsidRPr="00E4717E">
        <w:rPr>
          <w:b/>
          <w:color w:val="000000"/>
          <w:sz w:val="28"/>
        </w:rPr>
        <w:t xml:space="preserve">               РАСЧЕТ ВАЛОВЫХ ВЫБРОСОВ</w:t>
      </w:r>
    </w:p>
    <w:p w14:paraId="7DABDE83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</w:p>
    <w:p w14:paraId="7C6A439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Город: 225, Жанааркинский район, Улытау</w:t>
      </w:r>
    </w:p>
    <w:p w14:paraId="6569941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02D76304" w14:textId="77777777" w:rsidR="00E4717E" w:rsidRPr="00E4717E" w:rsidRDefault="00E4717E" w:rsidP="00E4717E">
      <w:pPr>
        <w:rPr>
          <w:color w:val="000000"/>
          <w:sz w:val="22"/>
        </w:rPr>
      </w:pPr>
    </w:p>
    <w:p w14:paraId="0410B82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Источник загрязнения: 6003, Пылящая поверхность</w:t>
      </w:r>
    </w:p>
    <w:p w14:paraId="2F32BFA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Источник выделения: 6003 01, Перемещение ПРС в склад</w:t>
      </w:r>
    </w:p>
    <w:p w14:paraId="08579D3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Список литературы:</w:t>
      </w:r>
    </w:p>
    <w:p w14:paraId="65BDBA6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057815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5C186A3" w14:textId="77777777" w:rsidR="00E4717E" w:rsidRPr="00E4717E" w:rsidRDefault="00E4717E" w:rsidP="00E4717E">
      <w:pPr>
        <w:rPr>
          <w:color w:val="000000"/>
          <w:sz w:val="22"/>
        </w:rPr>
      </w:pPr>
    </w:p>
    <w:p w14:paraId="1DD6195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6B900F9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Средняя грузоподъемность единицы автотранспорта: &gt;25 - &lt; = 30 тонн</w:t>
      </w:r>
    </w:p>
    <w:p w14:paraId="2AD0806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грузоподъемность (табл.3.3.1), </w:t>
      </w:r>
      <w:r w:rsidRPr="00E4717E">
        <w:rPr>
          <w:b/>
          <w:i/>
          <w:color w:val="000000"/>
          <w:sz w:val="22"/>
        </w:rPr>
        <w:t xml:space="preserve">C1 = </w:t>
      </w:r>
      <w:r w:rsidRPr="00E4717E">
        <w:rPr>
          <w:b/>
          <w:color w:val="000000"/>
        </w:rPr>
        <w:t>2.5</w:t>
      </w:r>
    </w:p>
    <w:p w14:paraId="3E491D5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Средняя скорость передвижения автотранспорта: &gt;20 - &lt; = 30 км/час</w:t>
      </w:r>
    </w:p>
    <w:p w14:paraId="6AA3FF7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скорость передвижения (табл.3.3.2), </w:t>
      </w:r>
      <w:r w:rsidRPr="00E4717E">
        <w:rPr>
          <w:b/>
          <w:i/>
          <w:color w:val="000000"/>
          <w:sz w:val="22"/>
        </w:rPr>
        <w:t xml:space="preserve">C2 = </w:t>
      </w:r>
      <w:r w:rsidRPr="00E4717E">
        <w:rPr>
          <w:b/>
          <w:color w:val="000000"/>
        </w:rPr>
        <w:t>2.75</w:t>
      </w:r>
    </w:p>
    <w:p w14:paraId="7856782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Состояние дороги: Дорога без покрытия (грунтовая)</w:t>
      </w:r>
    </w:p>
    <w:p w14:paraId="0BB1692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состояние дороги (табл.3.3.3), </w:t>
      </w:r>
      <w:r w:rsidRPr="00E4717E">
        <w:rPr>
          <w:b/>
          <w:i/>
          <w:color w:val="000000"/>
          <w:sz w:val="22"/>
        </w:rPr>
        <w:t xml:space="preserve">C3 = </w:t>
      </w:r>
      <w:r w:rsidRPr="00E4717E">
        <w:rPr>
          <w:b/>
          <w:color w:val="000000"/>
        </w:rPr>
        <w:t>1</w:t>
      </w:r>
    </w:p>
    <w:p w14:paraId="0A87904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Число автомашин, одновременно работающих в карьере, шт., </w:t>
      </w:r>
      <w:r w:rsidRPr="00E4717E">
        <w:rPr>
          <w:b/>
          <w:i/>
          <w:color w:val="000000"/>
          <w:sz w:val="22"/>
        </w:rPr>
        <w:t xml:space="preserve">N1 = </w:t>
      </w:r>
      <w:r w:rsidRPr="00E4717E">
        <w:rPr>
          <w:b/>
          <w:color w:val="000000"/>
        </w:rPr>
        <w:t>1</w:t>
      </w:r>
    </w:p>
    <w:p w14:paraId="33269C9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E4717E">
        <w:rPr>
          <w:b/>
          <w:i/>
          <w:color w:val="000000"/>
          <w:sz w:val="22"/>
        </w:rPr>
        <w:t xml:space="preserve">L = </w:t>
      </w:r>
      <w:r w:rsidRPr="00E4717E">
        <w:rPr>
          <w:b/>
          <w:color w:val="000000"/>
        </w:rPr>
        <w:t>0.25</w:t>
      </w:r>
    </w:p>
    <w:p w14:paraId="64AF885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Число ходок (туда + обратно) всего транспорта в час, </w:t>
      </w:r>
      <w:r w:rsidRPr="00E4717E">
        <w:rPr>
          <w:b/>
          <w:i/>
          <w:color w:val="000000"/>
          <w:sz w:val="22"/>
        </w:rPr>
        <w:t xml:space="preserve">N = </w:t>
      </w:r>
      <w:r w:rsidRPr="00E4717E">
        <w:rPr>
          <w:b/>
          <w:color w:val="000000"/>
        </w:rPr>
        <w:t>12</w:t>
      </w:r>
    </w:p>
    <w:p w14:paraId="7C4379B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долю пыли, уносимой в атмосферу, </w:t>
      </w:r>
      <w:r w:rsidRPr="00E4717E">
        <w:rPr>
          <w:b/>
          <w:i/>
          <w:color w:val="000000"/>
          <w:sz w:val="22"/>
        </w:rPr>
        <w:t xml:space="preserve">C7 = </w:t>
      </w:r>
      <w:r w:rsidRPr="00E4717E">
        <w:rPr>
          <w:b/>
          <w:color w:val="000000"/>
        </w:rPr>
        <w:t>0.01</w:t>
      </w:r>
    </w:p>
    <w:p w14:paraId="34B0383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Пылевыделение в атмосферу на 1 км пробега, г/км, </w:t>
      </w:r>
      <w:r w:rsidRPr="00E4717E">
        <w:rPr>
          <w:b/>
          <w:i/>
          <w:color w:val="000000"/>
          <w:sz w:val="22"/>
        </w:rPr>
        <w:t xml:space="preserve">Q1 = </w:t>
      </w:r>
      <w:r w:rsidRPr="00E4717E">
        <w:rPr>
          <w:b/>
          <w:color w:val="000000"/>
        </w:rPr>
        <w:t>1450</w:t>
      </w:r>
    </w:p>
    <w:p w14:paraId="7E0BF92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поверхностного слоя дороги,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9</w:t>
      </w:r>
    </w:p>
    <w:p w14:paraId="1300B6D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увлажненность дороги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0.2</w:t>
      </w:r>
    </w:p>
    <w:p w14:paraId="4F8B609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E4717E">
        <w:rPr>
          <w:b/>
          <w:i/>
          <w:color w:val="000000"/>
          <w:sz w:val="22"/>
        </w:rPr>
        <w:t xml:space="preserve">C4 = </w:t>
      </w:r>
      <w:r w:rsidRPr="00E4717E">
        <w:rPr>
          <w:b/>
          <w:color w:val="000000"/>
        </w:rPr>
        <w:t>1.45</w:t>
      </w:r>
    </w:p>
    <w:p w14:paraId="0589425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Наиболее характерная для данного района скорость ветра, м/с, </w:t>
      </w:r>
      <w:r w:rsidRPr="00E4717E">
        <w:rPr>
          <w:b/>
          <w:i/>
          <w:color w:val="000000"/>
          <w:sz w:val="22"/>
        </w:rPr>
        <w:t xml:space="preserve">V1 = </w:t>
      </w:r>
      <w:r w:rsidRPr="00E4717E">
        <w:rPr>
          <w:b/>
          <w:color w:val="000000"/>
        </w:rPr>
        <w:t>3.2</w:t>
      </w:r>
    </w:p>
    <w:p w14:paraId="201B3EF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Средняя скорость движения транспортного средства, км/час, </w:t>
      </w:r>
      <w:r w:rsidRPr="00E4717E">
        <w:rPr>
          <w:b/>
          <w:i/>
          <w:color w:val="000000"/>
          <w:sz w:val="22"/>
        </w:rPr>
        <w:t xml:space="preserve">V2 = </w:t>
      </w:r>
      <w:r w:rsidRPr="00E4717E">
        <w:rPr>
          <w:b/>
          <w:color w:val="000000"/>
        </w:rPr>
        <w:t>30</w:t>
      </w:r>
    </w:p>
    <w:p w14:paraId="7A69423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обдува, м/с, </w:t>
      </w:r>
      <w:r w:rsidRPr="00E4717E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E4717E">
        <w:rPr>
          <w:b/>
          <w:color w:val="000000"/>
        </w:rPr>
        <w:t>5.16</w:t>
      </w:r>
    </w:p>
    <w:p w14:paraId="0F6153B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E4717E">
        <w:rPr>
          <w:b/>
          <w:i/>
          <w:color w:val="000000"/>
          <w:sz w:val="22"/>
        </w:rPr>
        <w:t xml:space="preserve">C5 = </w:t>
      </w:r>
      <w:r w:rsidRPr="00E4717E">
        <w:rPr>
          <w:b/>
          <w:color w:val="000000"/>
        </w:rPr>
        <w:t>1.26</w:t>
      </w:r>
    </w:p>
    <w:p w14:paraId="3EDF0FE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Площадь открытой поверхности материала в кузове,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19.2</w:t>
      </w:r>
    </w:p>
    <w:p w14:paraId="254A1F9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Перевозимый материал: Песчано-гравийная смесь (ПГС)</w:t>
      </w:r>
    </w:p>
    <w:p w14:paraId="5420AF8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0.002</w:t>
      </w:r>
    </w:p>
    <w:p w14:paraId="551DB81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перевозимого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9</w:t>
      </w:r>
    </w:p>
    <w:p w14:paraId="2951082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перевозимого материала (табл.3.1.4), </w:t>
      </w:r>
      <w:r w:rsidRPr="00E4717E">
        <w:rPr>
          <w:b/>
          <w:i/>
          <w:color w:val="000000"/>
          <w:sz w:val="22"/>
        </w:rPr>
        <w:t xml:space="preserve">K5M = </w:t>
      </w:r>
      <w:r w:rsidRPr="00E4717E">
        <w:rPr>
          <w:b/>
          <w:color w:val="000000"/>
        </w:rPr>
        <w:t>0.2</w:t>
      </w:r>
    </w:p>
    <w:p w14:paraId="0A9E249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1571EAC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689E826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3612F2FF" w14:textId="77777777" w:rsidR="00E4717E" w:rsidRPr="00E4717E" w:rsidRDefault="00E4717E" w:rsidP="00E4717E">
      <w:pPr>
        <w:rPr>
          <w:b/>
          <w:color w:val="000000"/>
        </w:rPr>
      </w:pPr>
    </w:p>
    <w:p w14:paraId="0D994E65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7241A0D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19B25B8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(3.3.1),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C1 · C2 · C3 · K5 · C7 · N · L · Q1 / 3600 + C4 · C5 · K5M · Q · S · N1 = </w:t>
      </w:r>
      <w:r w:rsidRPr="00E4717E">
        <w:rPr>
          <w:b/>
          <w:color w:val="000000"/>
        </w:rPr>
        <w:t>2.5 · 2.75 · 1 · 0.2 · 0.01 · 12 · 0.25 · 1450 / 3600 + 1.45 · 1.26 · 0.2 · 0.002 · 19.2 · 1 = 0.03065</w:t>
      </w:r>
    </w:p>
    <w:p w14:paraId="0E0AC79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(3.3.2),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0.0864 · G · (365-(TSP + TD)) = </w:t>
      </w:r>
      <w:r w:rsidRPr="00E4717E">
        <w:rPr>
          <w:b/>
          <w:color w:val="000000"/>
        </w:rPr>
        <w:t>0.0864 · 0.03065 · (365-(150 + 30)) = 0.49</w:t>
      </w:r>
    </w:p>
    <w:p w14:paraId="011CE5F9" w14:textId="77777777" w:rsidR="00E4717E" w:rsidRPr="00E4717E" w:rsidRDefault="00E4717E" w:rsidP="00E4717E">
      <w:pPr>
        <w:rPr>
          <w:b/>
          <w:color w:val="000000"/>
        </w:rPr>
      </w:pPr>
    </w:p>
    <w:p w14:paraId="78F601D7" w14:textId="77777777" w:rsidR="00E4717E" w:rsidRPr="00E4717E" w:rsidRDefault="00E4717E" w:rsidP="00E4717E">
      <w:pPr>
        <w:rPr>
          <w:b/>
          <w:i/>
          <w:color w:val="000000"/>
          <w:sz w:val="22"/>
        </w:rPr>
      </w:pPr>
      <w:r w:rsidRPr="00E4717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E4717E" w14:paraId="0F841301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C102" w14:textId="58D9B6A6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42AA" w14:textId="3340DB5E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64E6" w14:textId="5A2C6F8D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B009" w14:textId="75C05C38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4717E" w14:paraId="1178556C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193B" w14:textId="5071C848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AC93" w14:textId="381D46E7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4976" w14:textId="5635D01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0.03065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0757" w14:textId="697D5A8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0.49</w:t>
            </w:r>
          </w:p>
        </w:tc>
      </w:tr>
    </w:tbl>
    <w:p w14:paraId="6E5F1052" w14:textId="4CAF37A1" w:rsidR="00E4717E" w:rsidRPr="00E4717E" w:rsidRDefault="00E4717E" w:rsidP="00E4717E">
      <w:pPr>
        <w:rPr>
          <w:color w:val="000000"/>
          <w:sz w:val="22"/>
        </w:rPr>
      </w:pPr>
    </w:p>
    <w:p w14:paraId="726699A4" w14:textId="77777777" w:rsidR="00E4717E" w:rsidRPr="00E4717E" w:rsidRDefault="00E4717E" w:rsidP="00E4717E">
      <w:pPr>
        <w:rPr>
          <w:color w:val="000000"/>
          <w:sz w:val="22"/>
        </w:rPr>
      </w:pPr>
    </w:p>
    <w:p w14:paraId="44938D7D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2021991B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1CC33BD9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6FF2F93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ЭРА v3.0.406</w:t>
      </w:r>
    </w:p>
    <w:p w14:paraId="5181812D" w14:textId="77777777" w:rsidR="00E4717E" w:rsidRPr="00E4717E" w:rsidRDefault="00E4717E" w:rsidP="00E4717E">
      <w:pPr>
        <w:rPr>
          <w:color w:val="000000"/>
          <w:sz w:val="22"/>
        </w:rPr>
      </w:pPr>
    </w:p>
    <w:p w14:paraId="353D122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Дата:16.10.25 Время:18:12:21</w:t>
      </w:r>
    </w:p>
    <w:p w14:paraId="6C187197" w14:textId="77777777" w:rsidR="00E4717E" w:rsidRPr="00E4717E" w:rsidRDefault="00E4717E" w:rsidP="00E4717E">
      <w:pPr>
        <w:rPr>
          <w:color w:val="000000"/>
          <w:sz w:val="22"/>
        </w:rPr>
      </w:pPr>
    </w:p>
    <w:p w14:paraId="792B6DA4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  <w:r w:rsidRPr="00E4717E">
        <w:rPr>
          <w:b/>
          <w:color w:val="000000"/>
          <w:sz w:val="28"/>
        </w:rPr>
        <w:t xml:space="preserve">               РАСЧЕТ ВАЛОВЫХ ВЫБРОСОВ</w:t>
      </w:r>
    </w:p>
    <w:p w14:paraId="0F26C989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</w:p>
    <w:p w14:paraId="6752B98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Город: 225, Жанааркинский район, Улытау</w:t>
      </w:r>
    </w:p>
    <w:p w14:paraId="4C12051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Объект: 0006, Вариант 1 ТОО "BAZA Construction", месторождение Западный-Камыс</w:t>
      </w:r>
    </w:p>
    <w:p w14:paraId="38316C8B" w14:textId="77777777" w:rsidR="00E4717E" w:rsidRPr="00E4717E" w:rsidRDefault="00E4717E" w:rsidP="00E4717E">
      <w:pPr>
        <w:rPr>
          <w:color w:val="000000"/>
          <w:sz w:val="22"/>
        </w:rPr>
      </w:pPr>
    </w:p>
    <w:p w14:paraId="2324546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lastRenderedPageBreak/>
        <w:t>Источник загрязнения: 6004, Пылящая поверхность</w:t>
      </w:r>
    </w:p>
    <w:p w14:paraId="39C0910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Источник выделения: 6004 01, Выемочно-погрузочные работы вскрышных пород</w:t>
      </w:r>
    </w:p>
    <w:p w14:paraId="0857A76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Список литературы:</w:t>
      </w:r>
    </w:p>
    <w:p w14:paraId="28BD0A9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3034786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38FAF64" w14:textId="77777777" w:rsidR="00E4717E" w:rsidRPr="00E4717E" w:rsidRDefault="00E4717E" w:rsidP="00E4717E">
      <w:pPr>
        <w:rPr>
          <w:color w:val="000000"/>
          <w:sz w:val="22"/>
        </w:rPr>
      </w:pPr>
    </w:p>
    <w:p w14:paraId="151A3DC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AB5DFC8" w14:textId="77777777" w:rsidR="00E4717E" w:rsidRPr="00E4717E" w:rsidRDefault="00E4717E" w:rsidP="00E4717E">
      <w:pPr>
        <w:rPr>
          <w:color w:val="000000"/>
          <w:sz w:val="22"/>
        </w:rPr>
      </w:pPr>
    </w:p>
    <w:p w14:paraId="038B835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56AAF1B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18FDF2A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Весовая доля пылевой фракции в материале (табл.3.1.1), </w:t>
      </w:r>
      <w:r w:rsidRPr="00E4717E">
        <w:rPr>
          <w:b/>
          <w:i/>
          <w:color w:val="000000"/>
          <w:sz w:val="22"/>
        </w:rPr>
        <w:t xml:space="preserve">K1 = </w:t>
      </w:r>
      <w:r w:rsidRPr="00E4717E">
        <w:rPr>
          <w:b/>
          <w:color w:val="000000"/>
        </w:rPr>
        <w:t>0.04</w:t>
      </w:r>
    </w:p>
    <w:p w14:paraId="5941A4F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Доля пыли, переходящей в аэрозоль (табл.3.1.1), </w:t>
      </w:r>
      <w:r w:rsidRPr="00E4717E">
        <w:rPr>
          <w:b/>
          <w:i/>
          <w:color w:val="000000"/>
          <w:sz w:val="22"/>
        </w:rPr>
        <w:t xml:space="preserve">K2 = </w:t>
      </w:r>
      <w:r w:rsidRPr="00E4717E">
        <w:rPr>
          <w:b/>
          <w:color w:val="000000"/>
        </w:rPr>
        <w:t>0.01</w:t>
      </w:r>
    </w:p>
    <w:p w14:paraId="66A6E8EC" w14:textId="77777777" w:rsidR="00E4717E" w:rsidRPr="00E4717E" w:rsidRDefault="00E4717E" w:rsidP="00E4717E">
      <w:pPr>
        <w:rPr>
          <w:b/>
          <w:color w:val="000000"/>
        </w:rPr>
      </w:pPr>
    </w:p>
    <w:p w14:paraId="10FF1B3B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70524F9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0AFC666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3D16FDD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459C9F9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10BA2A9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296A4B9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7CB2F19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701ACE1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2A28978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05DB50E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9</w:t>
      </w:r>
    </w:p>
    <w:p w14:paraId="4833FC8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0.2</w:t>
      </w:r>
    </w:p>
    <w:p w14:paraId="6393970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7379606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07E620A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Высота падения материала, м, </w:t>
      </w:r>
      <w:r w:rsidRPr="00E4717E">
        <w:rPr>
          <w:b/>
          <w:i/>
          <w:color w:val="000000"/>
          <w:sz w:val="22"/>
        </w:rPr>
        <w:t xml:space="preserve">GB = </w:t>
      </w:r>
      <w:r w:rsidRPr="00E4717E">
        <w:rPr>
          <w:b/>
          <w:color w:val="000000"/>
        </w:rPr>
        <w:t>2</w:t>
      </w:r>
    </w:p>
    <w:p w14:paraId="213A6C8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E4717E">
        <w:rPr>
          <w:b/>
          <w:i/>
          <w:color w:val="000000"/>
          <w:sz w:val="22"/>
        </w:rPr>
        <w:t xml:space="preserve">B = </w:t>
      </w:r>
      <w:r w:rsidRPr="00E4717E">
        <w:rPr>
          <w:b/>
          <w:color w:val="000000"/>
        </w:rPr>
        <w:t>0.7</w:t>
      </w:r>
    </w:p>
    <w:p w14:paraId="7237E9B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E4717E">
        <w:rPr>
          <w:b/>
          <w:i/>
          <w:color w:val="000000"/>
          <w:sz w:val="22"/>
        </w:rPr>
        <w:t xml:space="preserve">GMAX = </w:t>
      </w:r>
      <w:r w:rsidRPr="00E4717E">
        <w:rPr>
          <w:b/>
          <w:color w:val="000000"/>
        </w:rPr>
        <w:t>436.91</w:t>
      </w:r>
    </w:p>
    <w:p w14:paraId="1F89FC4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E4717E">
        <w:rPr>
          <w:b/>
          <w:i/>
          <w:color w:val="000000"/>
          <w:sz w:val="22"/>
        </w:rPr>
        <w:t xml:space="preserve">GGOD = </w:t>
      </w:r>
      <w:r w:rsidRPr="00E4717E">
        <w:rPr>
          <w:b/>
          <w:color w:val="000000"/>
        </w:rPr>
        <w:t>15935400</w:t>
      </w:r>
    </w:p>
    <w:p w14:paraId="3E5F3EE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264ECA7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Вид работ: Пересыпка</w:t>
      </w:r>
    </w:p>
    <w:p w14:paraId="5CA35A0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(3.1.1), </w:t>
      </w:r>
      <w:r w:rsidRPr="00E4717E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0.04 · 0.01 · 1.7 · 1 · 0.2 · 0.2 · 1 · 1 · 1 · 0.7 · 436.91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E4717E">
        <w:rPr>
          <w:b/>
          <w:color w:val="000000"/>
        </w:rPr>
        <w:t>0.3466</w:t>
      </w:r>
    </w:p>
    <w:p w14:paraId="710D59B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(3.1.2),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K1 · K2 · K3SR · K4 · K5 · K7 · K8 · K9 · KE · B · GGOD · (1-NJ) = </w:t>
      </w:r>
      <w:r w:rsidRPr="00E4717E">
        <w:rPr>
          <w:b/>
          <w:color w:val="000000"/>
        </w:rPr>
        <w:t>0.04 · 0.01 · 1.2 · 1 · 0.2 · 0.2 · 1 · 1 · 1 · 0.7 · 15935400 · (1-0.85) = 32.1</w:t>
      </w:r>
    </w:p>
    <w:p w14:paraId="180C9D02" w14:textId="77777777" w:rsidR="00E4717E" w:rsidRPr="00E4717E" w:rsidRDefault="00E4717E" w:rsidP="00E4717E">
      <w:pPr>
        <w:rPr>
          <w:color w:val="000000"/>
          <w:sz w:val="22"/>
        </w:rPr>
      </w:pPr>
    </w:p>
    <w:p w14:paraId="10004DB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(3.2.1),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MAX(G,GC) = </w:t>
      </w:r>
      <w:r w:rsidRPr="00E4717E">
        <w:rPr>
          <w:b/>
          <w:color w:val="000000"/>
        </w:rPr>
        <w:t>0.3466</w:t>
      </w:r>
    </w:p>
    <w:p w14:paraId="66856E0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0 + 32.1 = 32.1</w:t>
      </w:r>
    </w:p>
    <w:p w14:paraId="7C93E721" w14:textId="77777777" w:rsidR="00E4717E" w:rsidRPr="00E4717E" w:rsidRDefault="00E4717E" w:rsidP="00E4717E">
      <w:pPr>
        <w:rPr>
          <w:b/>
          <w:color w:val="000000"/>
        </w:rPr>
      </w:pPr>
    </w:p>
    <w:p w14:paraId="7278D1D7" w14:textId="77777777" w:rsidR="00E4717E" w:rsidRPr="00E4717E" w:rsidRDefault="00E4717E" w:rsidP="00E4717E">
      <w:pPr>
        <w:rPr>
          <w:b/>
          <w:i/>
          <w:color w:val="000000"/>
          <w:sz w:val="22"/>
        </w:rPr>
      </w:pPr>
      <w:r w:rsidRPr="00E4717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E4717E" w14:paraId="44632FEC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0F90" w14:textId="2C3258A9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BA31" w14:textId="228022C3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AA17" w14:textId="28C264BD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0859" w14:textId="449F6E9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4717E" w14:paraId="52E47DC1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74DD" w14:textId="22B93E3D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2FE8" w14:textId="37957DEE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 xml:space="preserve"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</w:t>
            </w:r>
            <w:r w:rsidRPr="00E4717E">
              <w:rPr>
                <w:color w:val="000000"/>
                <w:sz w:val="22"/>
              </w:rPr>
              <w:lastRenderedPageBreak/>
              <w:t>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A727" w14:textId="7D0CF02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lastRenderedPageBreak/>
              <w:t>0.3466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7523" w14:textId="7465AFB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32.1</w:t>
            </w:r>
          </w:p>
        </w:tc>
      </w:tr>
    </w:tbl>
    <w:p w14:paraId="5E79BDCA" w14:textId="5116CB0F" w:rsidR="00E4717E" w:rsidRPr="00E4717E" w:rsidRDefault="00E4717E" w:rsidP="00E4717E">
      <w:pPr>
        <w:rPr>
          <w:color w:val="000000"/>
          <w:sz w:val="22"/>
        </w:rPr>
      </w:pPr>
    </w:p>
    <w:p w14:paraId="2565697F" w14:textId="77777777" w:rsidR="00E4717E" w:rsidRPr="00E4717E" w:rsidRDefault="00E4717E" w:rsidP="00E4717E">
      <w:pPr>
        <w:rPr>
          <w:color w:val="000000"/>
          <w:sz w:val="22"/>
        </w:rPr>
      </w:pPr>
    </w:p>
    <w:p w14:paraId="4300FA1D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5816E8CE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57D55FFF" w14:textId="77777777" w:rsidR="00146001" w:rsidRPr="00AF0880" w:rsidRDefault="00146001" w:rsidP="00146001">
      <w:pPr>
        <w:rPr>
          <w:b/>
          <w:i/>
          <w:color w:val="000000"/>
          <w:sz w:val="22"/>
        </w:rPr>
      </w:pPr>
    </w:p>
    <w:p w14:paraId="2FD09BF2" w14:textId="77777777" w:rsidR="00146001" w:rsidRPr="00AF0880" w:rsidRDefault="00146001" w:rsidP="00146001">
      <w:pPr>
        <w:rPr>
          <w:color w:val="000000"/>
          <w:sz w:val="22"/>
        </w:rPr>
      </w:pPr>
      <w:r w:rsidRPr="00AF0880">
        <w:rPr>
          <w:color w:val="000000"/>
          <w:sz w:val="22"/>
        </w:rPr>
        <w:t>ЭРА v3.0.406</w:t>
      </w:r>
    </w:p>
    <w:p w14:paraId="70FB5260" w14:textId="77777777" w:rsidR="00146001" w:rsidRPr="00AF0880" w:rsidRDefault="00146001" w:rsidP="00146001">
      <w:pPr>
        <w:rPr>
          <w:color w:val="000000"/>
          <w:sz w:val="22"/>
        </w:rPr>
      </w:pPr>
    </w:p>
    <w:p w14:paraId="7494274E" w14:textId="77777777" w:rsidR="00146001" w:rsidRPr="00AF0880" w:rsidRDefault="00146001" w:rsidP="00146001">
      <w:pPr>
        <w:rPr>
          <w:color w:val="000000"/>
          <w:sz w:val="22"/>
        </w:rPr>
      </w:pPr>
      <w:r w:rsidRPr="00AF0880">
        <w:rPr>
          <w:color w:val="000000"/>
          <w:sz w:val="22"/>
        </w:rPr>
        <w:t>Дата:17.10.25 Время:08:50:31</w:t>
      </w:r>
    </w:p>
    <w:p w14:paraId="72B4D40B" w14:textId="77777777" w:rsidR="00146001" w:rsidRPr="00AF0880" w:rsidRDefault="00146001" w:rsidP="00146001">
      <w:pPr>
        <w:rPr>
          <w:color w:val="000000"/>
          <w:sz w:val="22"/>
        </w:rPr>
      </w:pPr>
    </w:p>
    <w:p w14:paraId="1E379BD1" w14:textId="77777777" w:rsidR="00146001" w:rsidRPr="00AF0880" w:rsidRDefault="00146001" w:rsidP="00146001">
      <w:pPr>
        <w:jc w:val="center"/>
        <w:rPr>
          <w:b/>
          <w:color w:val="000000"/>
          <w:sz w:val="28"/>
        </w:rPr>
      </w:pPr>
      <w:r w:rsidRPr="00AF0880">
        <w:rPr>
          <w:b/>
          <w:color w:val="000000"/>
          <w:sz w:val="28"/>
        </w:rPr>
        <w:t xml:space="preserve">               РАСЧЕТ ВАЛОВЫХ ВЫБРОСОВ</w:t>
      </w:r>
    </w:p>
    <w:p w14:paraId="5661511B" w14:textId="77777777" w:rsidR="00146001" w:rsidRPr="00AF0880" w:rsidRDefault="00146001" w:rsidP="00146001">
      <w:pPr>
        <w:jc w:val="center"/>
        <w:rPr>
          <w:b/>
          <w:color w:val="000000"/>
          <w:sz w:val="28"/>
        </w:rPr>
      </w:pPr>
    </w:p>
    <w:p w14:paraId="6E714AC7" w14:textId="77777777" w:rsidR="00146001" w:rsidRPr="00AF0880" w:rsidRDefault="00146001" w:rsidP="00146001">
      <w:pPr>
        <w:rPr>
          <w:color w:val="000000"/>
          <w:sz w:val="22"/>
        </w:rPr>
      </w:pPr>
      <w:r w:rsidRPr="00AF0880">
        <w:rPr>
          <w:color w:val="000000"/>
          <w:sz w:val="22"/>
        </w:rPr>
        <w:t>Город: 225, Жанааркинский район, Улытау</w:t>
      </w:r>
    </w:p>
    <w:p w14:paraId="0B4EA98F" w14:textId="77777777" w:rsidR="00146001" w:rsidRPr="00AF0880" w:rsidRDefault="00146001" w:rsidP="00146001">
      <w:pPr>
        <w:rPr>
          <w:color w:val="000000"/>
          <w:sz w:val="22"/>
        </w:rPr>
      </w:pPr>
      <w:r w:rsidRPr="00AF0880">
        <w:rPr>
          <w:color w:val="000000"/>
          <w:sz w:val="22"/>
        </w:rPr>
        <w:t>Объект: 0006, Вариант 1 ТОО "BAZA Construction", месторождение Западный-Камыс</w:t>
      </w:r>
    </w:p>
    <w:p w14:paraId="63CB90C3" w14:textId="77777777" w:rsidR="00146001" w:rsidRPr="00AF0880" w:rsidRDefault="00146001" w:rsidP="00146001">
      <w:pPr>
        <w:rPr>
          <w:color w:val="000000"/>
          <w:sz w:val="22"/>
        </w:rPr>
      </w:pPr>
    </w:p>
    <w:p w14:paraId="137D836D" w14:textId="77777777" w:rsidR="00146001" w:rsidRPr="00AF0880" w:rsidRDefault="00146001" w:rsidP="00146001">
      <w:pPr>
        <w:rPr>
          <w:color w:val="000000"/>
          <w:sz w:val="22"/>
        </w:rPr>
      </w:pPr>
      <w:r w:rsidRPr="00AF0880">
        <w:rPr>
          <w:color w:val="000000"/>
          <w:sz w:val="22"/>
        </w:rPr>
        <w:t>Источник загрязнения: 6005, Пылящая поверхность</w:t>
      </w:r>
    </w:p>
    <w:p w14:paraId="5127A65E" w14:textId="77777777" w:rsidR="00146001" w:rsidRPr="00AF0880" w:rsidRDefault="00146001" w:rsidP="00146001">
      <w:pPr>
        <w:rPr>
          <w:color w:val="000000"/>
          <w:sz w:val="22"/>
        </w:rPr>
      </w:pPr>
      <w:r w:rsidRPr="00AF0880">
        <w:rPr>
          <w:color w:val="000000"/>
          <w:sz w:val="22"/>
        </w:rPr>
        <w:t>Источник выделения: 6005 01, Перемещение вскрыши во внешний отвал</w:t>
      </w:r>
    </w:p>
    <w:p w14:paraId="79263FB5" w14:textId="77777777" w:rsidR="00146001" w:rsidRPr="00AF0880" w:rsidRDefault="00146001" w:rsidP="00146001">
      <w:pPr>
        <w:rPr>
          <w:color w:val="000000"/>
          <w:sz w:val="22"/>
        </w:rPr>
      </w:pPr>
      <w:r w:rsidRPr="00AF0880">
        <w:rPr>
          <w:color w:val="000000"/>
          <w:sz w:val="22"/>
        </w:rPr>
        <w:t>Список литературы:</w:t>
      </w:r>
    </w:p>
    <w:p w14:paraId="4B67019B" w14:textId="77777777" w:rsidR="00146001" w:rsidRPr="00AF0880" w:rsidRDefault="00146001" w:rsidP="00146001">
      <w:pPr>
        <w:rPr>
          <w:color w:val="000000"/>
          <w:sz w:val="22"/>
        </w:rPr>
      </w:pPr>
      <w:r w:rsidRPr="00AF0880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9B58514" w14:textId="77777777" w:rsidR="00146001" w:rsidRPr="00AF0880" w:rsidRDefault="00146001" w:rsidP="00146001">
      <w:pPr>
        <w:rPr>
          <w:color w:val="000000"/>
          <w:sz w:val="22"/>
        </w:rPr>
      </w:pPr>
      <w:r w:rsidRPr="00AF0880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3BF2E13" w14:textId="77777777" w:rsidR="00146001" w:rsidRPr="00AF0880" w:rsidRDefault="00146001" w:rsidP="00146001">
      <w:pPr>
        <w:rPr>
          <w:color w:val="000000"/>
          <w:sz w:val="22"/>
        </w:rPr>
      </w:pPr>
    </w:p>
    <w:p w14:paraId="685778A0" w14:textId="77777777" w:rsidR="00146001" w:rsidRPr="00AF0880" w:rsidRDefault="00146001" w:rsidP="00146001">
      <w:pPr>
        <w:rPr>
          <w:color w:val="000000"/>
          <w:sz w:val="22"/>
        </w:rPr>
      </w:pPr>
      <w:r w:rsidRPr="00AF0880">
        <w:rPr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7EBB7746" w14:textId="77777777" w:rsidR="00146001" w:rsidRPr="00AF0880" w:rsidRDefault="00146001" w:rsidP="00146001">
      <w:pPr>
        <w:rPr>
          <w:color w:val="000000"/>
          <w:sz w:val="22"/>
        </w:rPr>
      </w:pPr>
      <w:r w:rsidRPr="00AF0880">
        <w:rPr>
          <w:color w:val="000000"/>
          <w:sz w:val="22"/>
        </w:rPr>
        <w:t>Средняя грузоподъемность единицы автотранспорта: &gt;25 - &lt; = 30 тонн</w:t>
      </w:r>
    </w:p>
    <w:p w14:paraId="78DBC0DF" w14:textId="77777777" w:rsidR="00146001" w:rsidRPr="00AF0880" w:rsidRDefault="00146001" w:rsidP="00146001">
      <w:pPr>
        <w:rPr>
          <w:b/>
          <w:color w:val="000000"/>
        </w:rPr>
      </w:pPr>
      <w:r w:rsidRPr="00AF0880">
        <w:rPr>
          <w:color w:val="000000"/>
          <w:sz w:val="22"/>
        </w:rPr>
        <w:t xml:space="preserve">Коэфф., учитывающий грузоподъемность (табл.3.3.1), </w:t>
      </w:r>
      <w:r w:rsidRPr="00AF0880">
        <w:rPr>
          <w:b/>
          <w:i/>
          <w:color w:val="000000"/>
          <w:sz w:val="22"/>
        </w:rPr>
        <w:t xml:space="preserve">C1 = </w:t>
      </w:r>
      <w:r w:rsidRPr="00AF0880">
        <w:rPr>
          <w:b/>
          <w:color w:val="000000"/>
        </w:rPr>
        <w:t>2.5</w:t>
      </w:r>
    </w:p>
    <w:p w14:paraId="21832260" w14:textId="77777777" w:rsidR="00146001" w:rsidRPr="00AF0880" w:rsidRDefault="00146001" w:rsidP="00146001">
      <w:pPr>
        <w:rPr>
          <w:color w:val="000000"/>
          <w:sz w:val="22"/>
        </w:rPr>
      </w:pPr>
      <w:r w:rsidRPr="00AF0880">
        <w:rPr>
          <w:color w:val="000000"/>
          <w:sz w:val="22"/>
        </w:rPr>
        <w:t>Средняя скорость передвижения автотранспорта: &gt;20 - &lt; = 30 км/час</w:t>
      </w:r>
    </w:p>
    <w:p w14:paraId="3ECA7DFD" w14:textId="77777777" w:rsidR="00146001" w:rsidRPr="00AF0880" w:rsidRDefault="00146001" w:rsidP="00146001">
      <w:pPr>
        <w:rPr>
          <w:b/>
          <w:color w:val="000000"/>
        </w:rPr>
      </w:pPr>
      <w:r w:rsidRPr="00AF0880">
        <w:rPr>
          <w:color w:val="000000"/>
          <w:sz w:val="22"/>
        </w:rPr>
        <w:t xml:space="preserve">Коэфф., учитывающий скорость передвижения (табл.3.3.2), </w:t>
      </w:r>
      <w:r w:rsidRPr="00AF0880">
        <w:rPr>
          <w:b/>
          <w:i/>
          <w:color w:val="000000"/>
          <w:sz w:val="22"/>
        </w:rPr>
        <w:t xml:space="preserve">C2 = </w:t>
      </w:r>
      <w:r w:rsidRPr="00AF0880">
        <w:rPr>
          <w:b/>
          <w:color w:val="000000"/>
        </w:rPr>
        <w:t>2.75</w:t>
      </w:r>
    </w:p>
    <w:p w14:paraId="795026D4" w14:textId="77777777" w:rsidR="00146001" w:rsidRPr="00AF0880" w:rsidRDefault="00146001" w:rsidP="00146001">
      <w:pPr>
        <w:rPr>
          <w:color w:val="000000"/>
          <w:sz w:val="22"/>
        </w:rPr>
      </w:pPr>
      <w:r w:rsidRPr="00AF0880">
        <w:rPr>
          <w:color w:val="000000"/>
          <w:sz w:val="22"/>
        </w:rPr>
        <w:t>Состояние дороги: Дорога без покрытия (грунтовая)</w:t>
      </w:r>
    </w:p>
    <w:p w14:paraId="12EE7DA4" w14:textId="77777777" w:rsidR="00146001" w:rsidRPr="00AF0880" w:rsidRDefault="00146001" w:rsidP="00146001">
      <w:pPr>
        <w:rPr>
          <w:b/>
          <w:color w:val="000000"/>
        </w:rPr>
      </w:pPr>
      <w:r w:rsidRPr="00AF0880">
        <w:rPr>
          <w:color w:val="000000"/>
          <w:sz w:val="22"/>
        </w:rPr>
        <w:t xml:space="preserve">Коэфф., учитывающий состояние дороги (табл.3.3.3), </w:t>
      </w:r>
      <w:r w:rsidRPr="00AF0880">
        <w:rPr>
          <w:b/>
          <w:i/>
          <w:color w:val="000000"/>
          <w:sz w:val="22"/>
        </w:rPr>
        <w:t xml:space="preserve">C3 = </w:t>
      </w:r>
      <w:r w:rsidRPr="00AF0880">
        <w:rPr>
          <w:b/>
          <w:color w:val="000000"/>
        </w:rPr>
        <w:t>1</w:t>
      </w:r>
    </w:p>
    <w:p w14:paraId="6256C256" w14:textId="77777777" w:rsidR="00146001" w:rsidRPr="00AF0880" w:rsidRDefault="00146001" w:rsidP="00146001">
      <w:pPr>
        <w:rPr>
          <w:b/>
          <w:color w:val="000000"/>
        </w:rPr>
      </w:pPr>
      <w:r w:rsidRPr="00AF0880">
        <w:rPr>
          <w:color w:val="000000"/>
          <w:sz w:val="22"/>
        </w:rPr>
        <w:t xml:space="preserve">Число автомашин, одновременно работающих в карьере, шт., </w:t>
      </w:r>
      <w:r w:rsidRPr="00AF0880">
        <w:rPr>
          <w:b/>
          <w:i/>
          <w:color w:val="000000"/>
          <w:sz w:val="22"/>
        </w:rPr>
        <w:t xml:space="preserve">N1 = </w:t>
      </w:r>
      <w:r w:rsidRPr="00AF0880">
        <w:rPr>
          <w:b/>
          <w:color w:val="000000"/>
        </w:rPr>
        <w:t>20</w:t>
      </w:r>
    </w:p>
    <w:p w14:paraId="356A3B34" w14:textId="77777777" w:rsidR="00146001" w:rsidRPr="00AF0880" w:rsidRDefault="00146001" w:rsidP="00146001">
      <w:pPr>
        <w:rPr>
          <w:b/>
          <w:color w:val="000000"/>
        </w:rPr>
      </w:pPr>
      <w:r w:rsidRPr="00AF0880">
        <w:rPr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AF0880">
        <w:rPr>
          <w:b/>
          <w:i/>
          <w:color w:val="000000"/>
          <w:sz w:val="22"/>
        </w:rPr>
        <w:t xml:space="preserve">L = </w:t>
      </w:r>
      <w:r w:rsidRPr="00AF0880">
        <w:rPr>
          <w:b/>
          <w:color w:val="000000"/>
        </w:rPr>
        <w:t>1.5</w:t>
      </w:r>
    </w:p>
    <w:p w14:paraId="476E0B30" w14:textId="77777777" w:rsidR="00146001" w:rsidRPr="00AF0880" w:rsidRDefault="00146001" w:rsidP="00146001">
      <w:pPr>
        <w:rPr>
          <w:b/>
          <w:color w:val="000000"/>
        </w:rPr>
      </w:pPr>
      <w:r w:rsidRPr="00AF0880">
        <w:rPr>
          <w:color w:val="000000"/>
          <w:sz w:val="22"/>
        </w:rPr>
        <w:t xml:space="preserve">Число ходок (туда + обратно) всего транспорта в час, </w:t>
      </w:r>
      <w:r w:rsidRPr="00AF0880">
        <w:rPr>
          <w:b/>
          <w:i/>
          <w:color w:val="000000"/>
          <w:sz w:val="22"/>
        </w:rPr>
        <w:t xml:space="preserve">N = </w:t>
      </w:r>
      <w:r w:rsidRPr="00AF0880">
        <w:rPr>
          <w:b/>
          <w:color w:val="000000"/>
        </w:rPr>
        <w:t>4.3</w:t>
      </w:r>
    </w:p>
    <w:p w14:paraId="63B00D59" w14:textId="77777777" w:rsidR="00146001" w:rsidRPr="00AF0880" w:rsidRDefault="00146001" w:rsidP="00146001">
      <w:pPr>
        <w:rPr>
          <w:b/>
          <w:color w:val="000000"/>
        </w:rPr>
      </w:pPr>
      <w:r w:rsidRPr="00AF0880">
        <w:rPr>
          <w:color w:val="000000"/>
          <w:sz w:val="22"/>
        </w:rPr>
        <w:t xml:space="preserve">Коэфф., учитывающий долю пыли, уносимой в атмосферу, </w:t>
      </w:r>
      <w:r w:rsidRPr="00AF0880">
        <w:rPr>
          <w:b/>
          <w:i/>
          <w:color w:val="000000"/>
          <w:sz w:val="22"/>
        </w:rPr>
        <w:t xml:space="preserve">C7 = </w:t>
      </w:r>
      <w:r w:rsidRPr="00AF0880">
        <w:rPr>
          <w:b/>
          <w:color w:val="000000"/>
        </w:rPr>
        <w:t>0.01</w:t>
      </w:r>
    </w:p>
    <w:p w14:paraId="73FCF229" w14:textId="77777777" w:rsidR="00146001" w:rsidRPr="00AF0880" w:rsidRDefault="00146001" w:rsidP="00146001">
      <w:pPr>
        <w:rPr>
          <w:b/>
          <w:color w:val="000000"/>
        </w:rPr>
      </w:pPr>
      <w:r w:rsidRPr="00AF0880">
        <w:rPr>
          <w:color w:val="000000"/>
          <w:sz w:val="22"/>
        </w:rPr>
        <w:t xml:space="preserve">Пылевыделение в атмосферу на 1 км пробега, г/км, </w:t>
      </w:r>
      <w:r w:rsidRPr="00AF0880">
        <w:rPr>
          <w:b/>
          <w:i/>
          <w:color w:val="000000"/>
          <w:sz w:val="22"/>
        </w:rPr>
        <w:t xml:space="preserve">Q1 = </w:t>
      </w:r>
      <w:r w:rsidRPr="00AF0880">
        <w:rPr>
          <w:b/>
          <w:color w:val="000000"/>
        </w:rPr>
        <w:t>1450</w:t>
      </w:r>
    </w:p>
    <w:p w14:paraId="49E2FF23" w14:textId="77777777" w:rsidR="00146001" w:rsidRPr="00AF0880" w:rsidRDefault="00146001" w:rsidP="00146001">
      <w:pPr>
        <w:rPr>
          <w:b/>
          <w:color w:val="000000"/>
        </w:rPr>
      </w:pPr>
      <w:r w:rsidRPr="00AF0880">
        <w:rPr>
          <w:color w:val="000000"/>
          <w:sz w:val="22"/>
        </w:rPr>
        <w:t xml:space="preserve">Влажность поверхностного слоя дороги, %, </w:t>
      </w:r>
      <w:r w:rsidRPr="00AF0880">
        <w:rPr>
          <w:b/>
          <w:i/>
          <w:color w:val="000000"/>
          <w:sz w:val="22"/>
        </w:rPr>
        <w:t xml:space="preserve">VL = </w:t>
      </w:r>
      <w:r w:rsidRPr="00AF0880">
        <w:rPr>
          <w:b/>
          <w:color w:val="000000"/>
        </w:rPr>
        <w:t>9</w:t>
      </w:r>
    </w:p>
    <w:p w14:paraId="2462BF74" w14:textId="77777777" w:rsidR="00146001" w:rsidRPr="00AF0880" w:rsidRDefault="00146001" w:rsidP="00146001">
      <w:pPr>
        <w:rPr>
          <w:b/>
          <w:color w:val="000000"/>
        </w:rPr>
      </w:pPr>
      <w:r w:rsidRPr="00AF0880">
        <w:rPr>
          <w:color w:val="000000"/>
          <w:sz w:val="22"/>
        </w:rPr>
        <w:t xml:space="preserve">Коэфф., учитывающий увлажненность дороги (табл.3.1.4), </w:t>
      </w:r>
      <w:r w:rsidRPr="00AF0880">
        <w:rPr>
          <w:b/>
          <w:i/>
          <w:color w:val="000000"/>
          <w:sz w:val="22"/>
        </w:rPr>
        <w:t xml:space="preserve">K5 = </w:t>
      </w:r>
      <w:r w:rsidRPr="00AF0880">
        <w:rPr>
          <w:b/>
          <w:color w:val="000000"/>
        </w:rPr>
        <w:t>0.2</w:t>
      </w:r>
    </w:p>
    <w:p w14:paraId="7B578188" w14:textId="77777777" w:rsidR="00146001" w:rsidRPr="00AF0880" w:rsidRDefault="00146001" w:rsidP="00146001">
      <w:pPr>
        <w:rPr>
          <w:b/>
          <w:color w:val="000000"/>
        </w:rPr>
      </w:pPr>
      <w:r w:rsidRPr="00AF0880">
        <w:rPr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AF0880">
        <w:rPr>
          <w:b/>
          <w:i/>
          <w:color w:val="000000"/>
          <w:sz w:val="22"/>
        </w:rPr>
        <w:t xml:space="preserve">C4 = </w:t>
      </w:r>
      <w:r w:rsidRPr="00AF0880">
        <w:rPr>
          <w:b/>
          <w:color w:val="000000"/>
        </w:rPr>
        <w:t>1.45</w:t>
      </w:r>
    </w:p>
    <w:p w14:paraId="671127AE" w14:textId="77777777" w:rsidR="00146001" w:rsidRPr="00AF0880" w:rsidRDefault="00146001" w:rsidP="00146001">
      <w:pPr>
        <w:rPr>
          <w:b/>
          <w:color w:val="000000"/>
        </w:rPr>
      </w:pPr>
      <w:r w:rsidRPr="00AF0880">
        <w:rPr>
          <w:color w:val="000000"/>
          <w:sz w:val="22"/>
        </w:rPr>
        <w:t xml:space="preserve">Наиболее характерная для данного района скорость ветра, м/с, </w:t>
      </w:r>
      <w:r w:rsidRPr="00AF0880">
        <w:rPr>
          <w:b/>
          <w:i/>
          <w:color w:val="000000"/>
          <w:sz w:val="22"/>
        </w:rPr>
        <w:t xml:space="preserve">V1 = </w:t>
      </w:r>
      <w:r w:rsidRPr="00AF0880">
        <w:rPr>
          <w:b/>
          <w:color w:val="000000"/>
        </w:rPr>
        <w:t>3.2</w:t>
      </w:r>
    </w:p>
    <w:p w14:paraId="182C1FFF" w14:textId="77777777" w:rsidR="00146001" w:rsidRPr="00AF0880" w:rsidRDefault="00146001" w:rsidP="00146001">
      <w:pPr>
        <w:rPr>
          <w:b/>
          <w:color w:val="000000"/>
        </w:rPr>
      </w:pPr>
      <w:r w:rsidRPr="00AF0880">
        <w:rPr>
          <w:color w:val="000000"/>
          <w:sz w:val="22"/>
        </w:rPr>
        <w:t xml:space="preserve">Средняя скорость движения транспортного средства, км/час, </w:t>
      </w:r>
      <w:r w:rsidRPr="00AF0880">
        <w:rPr>
          <w:b/>
          <w:i/>
          <w:color w:val="000000"/>
          <w:sz w:val="22"/>
        </w:rPr>
        <w:t xml:space="preserve">V2 = </w:t>
      </w:r>
      <w:r w:rsidRPr="00AF0880">
        <w:rPr>
          <w:b/>
          <w:color w:val="000000"/>
        </w:rPr>
        <w:t>30</w:t>
      </w:r>
    </w:p>
    <w:p w14:paraId="6FD42EAF" w14:textId="77777777" w:rsidR="00146001" w:rsidRPr="00AF0880" w:rsidRDefault="00146001" w:rsidP="00146001">
      <w:pPr>
        <w:rPr>
          <w:b/>
          <w:color w:val="000000"/>
        </w:rPr>
      </w:pPr>
      <w:r w:rsidRPr="00AF0880">
        <w:rPr>
          <w:color w:val="000000"/>
          <w:sz w:val="22"/>
        </w:rPr>
        <w:t xml:space="preserve">Скорость обдува, м/с, </w:t>
      </w:r>
      <w:r w:rsidRPr="00AF0880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AF0880">
        <w:rPr>
          <w:b/>
          <w:color w:val="000000"/>
        </w:rPr>
        <w:t>5.16</w:t>
      </w:r>
    </w:p>
    <w:p w14:paraId="3A0FE07E" w14:textId="77777777" w:rsidR="00146001" w:rsidRPr="00AF0880" w:rsidRDefault="00146001" w:rsidP="00146001">
      <w:pPr>
        <w:rPr>
          <w:b/>
          <w:color w:val="000000"/>
        </w:rPr>
      </w:pPr>
      <w:r w:rsidRPr="00AF0880">
        <w:rPr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AF0880">
        <w:rPr>
          <w:b/>
          <w:i/>
          <w:color w:val="000000"/>
          <w:sz w:val="22"/>
        </w:rPr>
        <w:t xml:space="preserve">C5 = </w:t>
      </w:r>
      <w:r w:rsidRPr="00AF0880">
        <w:rPr>
          <w:b/>
          <w:color w:val="000000"/>
        </w:rPr>
        <w:t>1.26</w:t>
      </w:r>
    </w:p>
    <w:p w14:paraId="0E24116D" w14:textId="77777777" w:rsidR="00146001" w:rsidRPr="00AF0880" w:rsidRDefault="00146001" w:rsidP="00146001">
      <w:pPr>
        <w:rPr>
          <w:b/>
          <w:color w:val="000000"/>
        </w:rPr>
      </w:pPr>
      <w:r w:rsidRPr="00AF0880">
        <w:rPr>
          <w:color w:val="000000"/>
          <w:sz w:val="22"/>
        </w:rPr>
        <w:t xml:space="preserve">Площадь открытой поверхности материала в кузове, м2, </w:t>
      </w:r>
      <w:r w:rsidRPr="00AF0880">
        <w:rPr>
          <w:b/>
          <w:i/>
          <w:color w:val="000000"/>
          <w:sz w:val="22"/>
        </w:rPr>
        <w:t xml:space="preserve">S = </w:t>
      </w:r>
      <w:r w:rsidRPr="00AF0880">
        <w:rPr>
          <w:b/>
          <w:color w:val="000000"/>
        </w:rPr>
        <w:t>19.2</w:t>
      </w:r>
    </w:p>
    <w:p w14:paraId="18BD394C" w14:textId="77777777" w:rsidR="00146001" w:rsidRPr="00AF0880" w:rsidRDefault="00146001" w:rsidP="00146001">
      <w:pPr>
        <w:rPr>
          <w:color w:val="000000"/>
          <w:sz w:val="22"/>
        </w:rPr>
      </w:pPr>
      <w:r w:rsidRPr="00AF0880">
        <w:rPr>
          <w:color w:val="000000"/>
          <w:sz w:val="22"/>
        </w:rPr>
        <w:t>Перевозимый материал: Песчаник</w:t>
      </w:r>
    </w:p>
    <w:p w14:paraId="2E4BE304" w14:textId="77777777" w:rsidR="00146001" w:rsidRPr="00AF0880" w:rsidRDefault="00146001" w:rsidP="00146001">
      <w:pPr>
        <w:rPr>
          <w:b/>
          <w:color w:val="000000"/>
        </w:rPr>
      </w:pPr>
      <w:r w:rsidRPr="00AF0880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AF0880">
        <w:rPr>
          <w:b/>
          <w:i/>
          <w:color w:val="000000"/>
          <w:sz w:val="22"/>
        </w:rPr>
        <w:t xml:space="preserve">Q = </w:t>
      </w:r>
      <w:r w:rsidRPr="00AF0880">
        <w:rPr>
          <w:b/>
          <w:color w:val="000000"/>
        </w:rPr>
        <w:t>0.005</w:t>
      </w:r>
    </w:p>
    <w:p w14:paraId="3050D217" w14:textId="77777777" w:rsidR="00146001" w:rsidRPr="00AF0880" w:rsidRDefault="00146001" w:rsidP="00146001">
      <w:pPr>
        <w:rPr>
          <w:b/>
          <w:color w:val="000000"/>
        </w:rPr>
      </w:pPr>
      <w:r w:rsidRPr="00AF0880">
        <w:rPr>
          <w:color w:val="000000"/>
          <w:sz w:val="22"/>
        </w:rPr>
        <w:t xml:space="preserve">Влажность перевозимого материала, %, </w:t>
      </w:r>
      <w:r w:rsidRPr="00AF0880">
        <w:rPr>
          <w:b/>
          <w:i/>
          <w:color w:val="000000"/>
          <w:sz w:val="22"/>
        </w:rPr>
        <w:t xml:space="preserve">VL = </w:t>
      </w:r>
      <w:r w:rsidRPr="00AF0880">
        <w:rPr>
          <w:b/>
          <w:color w:val="000000"/>
        </w:rPr>
        <w:t>9</w:t>
      </w:r>
    </w:p>
    <w:p w14:paraId="27989AB1" w14:textId="77777777" w:rsidR="00146001" w:rsidRPr="00AF0880" w:rsidRDefault="00146001" w:rsidP="00146001">
      <w:pPr>
        <w:rPr>
          <w:b/>
          <w:color w:val="000000"/>
        </w:rPr>
      </w:pPr>
      <w:r w:rsidRPr="00AF0880">
        <w:rPr>
          <w:color w:val="000000"/>
          <w:sz w:val="22"/>
        </w:rPr>
        <w:t xml:space="preserve">Коэфф., учитывающий влажность перевозимого материала (табл.3.1.4), </w:t>
      </w:r>
      <w:r w:rsidRPr="00AF0880">
        <w:rPr>
          <w:b/>
          <w:i/>
          <w:color w:val="000000"/>
          <w:sz w:val="22"/>
        </w:rPr>
        <w:t xml:space="preserve">K5M = </w:t>
      </w:r>
      <w:r w:rsidRPr="00AF0880">
        <w:rPr>
          <w:b/>
          <w:color w:val="000000"/>
        </w:rPr>
        <w:t>0.2</w:t>
      </w:r>
    </w:p>
    <w:p w14:paraId="24734614" w14:textId="77777777" w:rsidR="00146001" w:rsidRPr="00AF0880" w:rsidRDefault="00146001" w:rsidP="00146001">
      <w:pPr>
        <w:rPr>
          <w:b/>
          <w:color w:val="000000"/>
        </w:rPr>
      </w:pPr>
      <w:r w:rsidRPr="00AF0880">
        <w:rPr>
          <w:color w:val="000000"/>
          <w:sz w:val="22"/>
        </w:rPr>
        <w:t xml:space="preserve">Количество дней с устойчивым снежным покровом, </w:t>
      </w:r>
      <w:r w:rsidRPr="00AF0880">
        <w:rPr>
          <w:b/>
          <w:i/>
          <w:color w:val="000000"/>
          <w:sz w:val="22"/>
        </w:rPr>
        <w:t xml:space="preserve">TSP = </w:t>
      </w:r>
      <w:r w:rsidRPr="00AF0880">
        <w:rPr>
          <w:b/>
          <w:color w:val="000000"/>
        </w:rPr>
        <w:t>150</w:t>
      </w:r>
    </w:p>
    <w:p w14:paraId="75543592" w14:textId="77777777" w:rsidR="00146001" w:rsidRPr="00AF0880" w:rsidRDefault="00146001" w:rsidP="00146001">
      <w:pPr>
        <w:rPr>
          <w:b/>
          <w:color w:val="000000"/>
        </w:rPr>
      </w:pPr>
      <w:r w:rsidRPr="00AF0880">
        <w:rPr>
          <w:color w:val="000000"/>
          <w:sz w:val="22"/>
        </w:rPr>
        <w:t xml:space="preserve">Продолжительность осадков в виде дождя, часов/год, </w:t>
      </w:r>
      <w:r w:rsidRPr="00AF0880">
        <w:rPr>
          <w:b/>
          <w:i/>
          <w:color w:val="000000"/>
          <w:sz w:val="22"/>
        </w:rPr>
        <w:t xml:space="preserve">TO = </w:t>
      </w:r>
      <w:r w:rsidRPr="00AF0880">
        <w:rPr>
          <w:b/>
          <w:color w:val="000000"/>
        </w:rPr>
        <w:t>360</w:t>
      </w:r>
    </w:p>
    <w:p w14:paraId="3A9806BE" w14:textId="77777777" w:rsidR="00146001" w:rsidRPr="00AF0880" w:rsidRDefault="00146001" w:rsidP="00146001">
      <w:pPr>
        <w:rPr>
          <w:b/>
          <w:color w:val="000000"/>
        </w:rPr>
      </w:pPr>
      <w:r w:rsidRPr="00AF0880">
        <w:rPr>
          <w:color w:val="000000"/>
          <w:sz w:val="22"/>
        </w:rPr>
        <w:t xml:space="preserve">Количество дней с осадками в виде дождя в году, </w:t>
      </w:r>
      <w:r w:rsidRPr="00AF0880">
        <w:rPr>
          <w:b/>
          <w:i/>
          <w:color w:val="000000"/>
          <w:sz w:val="22"/>
        </w:rPr>
        <w:t xml:space="preserve">TD = </w:t>
      </w:r>
      <w:r w:rsidRPr="00AF0880">
        <w:rPr>
          <w:b/>
          <w:i/>
          <w:color w:val="000000"/>
        </w:rPr>
        <w:t xml:space="preserve">2 · TO / 24 = </w:t>
      </w:r>
      <w:r w:rsidRPr="00AF0880">
        <w:rPr>
          <w:b/>
          <w:color w:val="000000"/>
        </w:rPr>
        <w:t>2 · 360 / 24 = 30</w:t>
      </w:r>
    </w:p>
    <w:p w14:paraId="754785A8" w14:textId="77777777" w:rsidR="00146001" w:rsidRPr="00AF0880" w:rsidRDefault="00146001" w:rsidP="00146001">
      <w:pPr>
        <w:rPr>
          <w:b/>
          <w:color w:val="000000"/>
        </w:rPr>
      </w:pPr>
    </w:p>
    <w:p w14:paraId="53DF67AE" w14:textId="77777777" w:rsidR="00146001" w:rsidRPr="00AF0880" w:rsidRDefault="00146001" w:rsidP="00146001">
      <w:pPr>
        <w:rPr>
          <w:b/>
          <w:i/>
          <w:color w:val="000000"/>
          <w:u w:val="single"/>
        </w:rPr>
      </w:pPr>
      <w:r w:rsidRPr="00AF0880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AF0880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3C995C8C" w14:textId="77777777" w:rsidR="00146001" w:rsidRPr="00AF0880" w:rsidRDefault="00146001" w:rsidP="00146001">
      <w:pPr>
        <w:rPr>
          <w:b/>
          <w:i/>
          <w:color w:val="000000"/>
          <w:u w:val="single"/>
        </w:rPr>
      </w:pPr>
    </w:p>
    <w:p w14:paraId="628034A2" w14:textId="77777777" w:rsidR="00146001" w:rsidRPr="00AF0880" w:rsidRDefault="00146001" w:rsidP="00146001">
      <w:pPr>
        <w:rPr>
          <w:b/>
          <w:color w:val="000000"/>
        </w:rPr>
      </w:pPr>
      <w:r w:rsidRPr="00AF0880">
        <w:rPr>
          <w:color w:val="000000"/>
          <w:sz w:val="22"/>
        </w:rPr>
        <w:t xml:space="preserve">Максимальный разовый выброс, г/с (3.3.1), </w:t>
      </w:r>
      <w:r w:rsidRPr="00AF0880">
        <w:rPr>
          <w:b/>
          <w:i/>
          <w:color w:val="000000"/>
          <w:sz w:val="22"/>
        </w:rPr>
        <w:t xml:space="preserve">G = </w:t>
      </w:r>
      <w:r w:rsidRPr="00AF0880">
        <w:rPr>
          <w:b/>
          <w:i/>
          <w:color w:val="000000"/>
        </w:rPr>
        <w:t xml:space="preserve">C1 · C2 · C3 · K5 · C7 · N · L · Q1 / 3600 + C4 · C5 · K5M · Q · S · N1 = </w:t>
      </w:r>
      <w:r w:rsidRPr="00AF0880">
        <w:rPr>
          <w:b/>
          <w:color w:val="000000"/>
        </w:rPr>
        <w:t>2.5 · 2.75 · 1 · 0.2 · 0.01 · 4.3 · 1.5 · 1450 / 3600 + 1.45 · 1.26 · 0.2 · 0.005 · 19.2 · 20 = 0.737</w:t>
      </w:r>
    </w:p>
    <w:p w14:paraId="6B701985" w14:textId="77777777" w:rsidR="00146001" w:rsidRPr="00AF0880" w:rsidRDefault="00146001" w:rsidP="00146001">
      <w:pPr>
        <w:rPr>
          <w:b/>
          <w:color w:val="000000"/>
        </w:rPr>
      </w:pPr>
      <w:r w:rsidRPr="00AF0880">
        <w:rPr>
          <w:color w:val="000000"/>
          <w:sz w:val="22"/>
        </w:rPr>
        <w:t xml:space="preserve">Валовый выброс, т/год (3.3.2), </w:t>
      </w:r>
      <w:r w:rsidRPr="00AF0880">
        <w:rPr>
          <w:b/>
          <w:i/>
          <w:color w:val="000000"/>
          <w:sz w:val="22"/>
        </w:rPr>
        <w:t xml:space="preserve">M = </w:t>
      </w:r>
      <w:r w:rsidRPr="00AF0880">
        <w:rPr>
          <w:b/>
          <w:i/>
          <w:color w:val="000000"/>
        </w:rPr>
        <w:t xml:space="preserve">0.0864 · G · (365-(TSP + TD)) = </w:t>
      </w:r>
      <w:r w:rsidRPr="00AF0880">
        <w:rPr>
          <w:b/>
          <w:color w:val="000000"/>
        </w:rPr>
        <w:t>0.0864 · 0.737 · (365-(150 + 30)) = 11.78</w:t>
      </w:r>
    </w:p>
    <w:p w14:paraId="468FE805" w14:textId="77777777" w:rsidR="00146001" w:rsidRPr="00AF0880" w:rsidRDefault="00146001" w:rsidP="00146001">
      <w:pPr>
        <w:rPr>
          <w:b/>
          <w:color w:val="000000"/>
        </w:rPr>
      </w:pPr>
    </w:p>
    <w:p w14:paraId="19C4E674" w14:textId="77777777" w:rsidR="00146001" w:rsidRPr="00AF0880" w:rsidRDefault="00146001" w:rsidP="00146001">
      <w:pPr>
        <w:rPr>
          <w:b/>
          <w:i/>
          <w:color w:val="000000"/>
          <w:sz w:val="22"/>
        </w:rPr>
      </w:pPr>
      <w:r w:rsidRPr="00AF0880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146001" w14:paraId="7018F78C" w14:textId="77777777" w:rsidTr="007A603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B36D" w14:textId="77777777" w:rsidR="00146001" w:rsidRPr="00AF0880" w:rsidRDefault="00146001" w:rsidP="007A603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F0880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3AC9" w14:textId="77777777" w:rsidR="00146001" w:rsidRPr="00AF0880" w:rsidRDefault="00146001" w:rsidP="007A603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F0880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F0DB" w14:textId="77777777" w:rsidR="00146001" w:rsidRPr="00AF0880" w:rsidRDefault="00146001" w:rsidP="007A603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F0880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F878" w14:textId="77777777" w:rsidR="00146001" w:rsidRPr="00AF0880" w:rsidRDefault="00146001" w:rsidP="007A6030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F0880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46001" w14:paraId="3478E157" w14:textId="77777777" w:rsidTr="007A603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9B8A" w14:textId="77777777" w:rsidR="00146001" w:rsidRPr="00AF0880" w:rsidRDefault="00146001" w:rsidP="007A6030">
            <w:pPr>
              <w:rPr>
                <w:color w:val="000000"/>
                <w:sz w:val="22"/>
              </w:rPr>
            </w:pPr>
            <w:r w:rsidRPr="00AF0880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C357" w14:textId="77777777" w:rsidR="00146001" w:rsidRPr="00AF0880" w:rsidRDefault="00146001" w:rsidP="007A6030">
            <w:pPr>
              <w:rPr>
                <w:color w:val="000000"/>
                <w:sz w:val="22"/>
              </w:rPr>
            </w:pPr>
            <w:r w:rsidRPr="00AF0880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C204" w14:textId="77777777" w:rsidR="00146001" w:rsidRPr="00AF0880" w:rsidRDefault="00146001" w:rsidP="007A6030">
            <w:pPr>
              <w:jc w:val="right"/>
              <w:rPr>
                <w:color w:val="000000"/>
                <w:sz w:val="22"/>
              </w:rPr>
            </w:pPr>
            <w:r w:rsidRPr="00AF0880">
              <w:rPr>
                <w:color w:val="000000"/>
                <w:sz w:val="22"/>
              </w:rPr>
              <w:t>0.737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CC06" w14:textId="77777777" w:rsidR="00146001" w:rsidRPr="00AF0880" w:rsidRDefault="00146001" w:rsidP="007A6030">
            <w:pPr>
              <w:jc w:val="right"/>
              <w:rPr>
                <w:color w:val="000000"/>
                <w:sz w:val="22"/>
              </w:rPr>
            </w:pPr>
            <w:r w:rsidRPr="00AF0880">
              <w:rPr>
                <w:color w:val="000000"/>
                <w:sz w:val="22"/>
              </w:rPr>
              <w:t>11.78</w:t>
            </w:r>
          </w:p>
        </w:tc>
      </w:tr>
    </w:tbl>
    <w:p w14:paraId="1C69944F" w14:textId="77777777" w:rsidR="00146001" w:rsidRPr="00AF0880" w:rsidRDefault="00146001" w:rsidP="00146001">
      <w:pPr>
        <w:rPr>
          <w:color w:val="000000"/>
          <w:sz w:val="22"/>
        </w:rPr>
      </w:pPr>
    </w:p>
    <w:p w14:paraId="196B5C0A" w14:textId="77777777" w:rsidR="00146001" w:rsidRPr="00AF0880" w:rsidRDefault="00146001" w:rsidP="00146001">
      <w:pPr>
        <w:rPr>
          <w:color w:val="000000"/>
          <w:sz w:val="22"/>
        </w:rPr>
      </w:pPr>
    </w:p>
    <w:p w14:paraId="46B6AE18" w14:textId="77777777" w:rsidR="00146001" w:rsidRPr="00AF0880" w:rsidRDefault="00146001" w:rsidP="00146001">
      <w:pPr>
        <w:rPr>
          <w:b/>
          <w:i/>
          <w:color w:val="000000"/>
          <w:sz w:val="22"/>
        </w:rPr>
      </w:pPr>
    </w:p>
    <w:p w14:paraId="6941ACFA" w14:textId="77777777" w:rsidR="00146001" w:rsidRPr="00AF0880" w:rsidRDefault="00146001" w:rsidP="00146001">
      <w:pPr>
        <w:jc w:val="center"/>
        <w:rPr>
          <w:color w:val="000000"/>
          <w:sz w:val="22"/>
        </w:rPr>
      </w:pPr>
    </w:p>
    <w:p w14:paraId="5D90697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ЭРА v3.0.406</w:t>
      </w:r>
    </w:p>
    <w:p w14:paraId="5E69BCC0" w14:textId="77777777" w:rsidR="00E4717E" w:rsidRPr="00E4717E" w:rsidRDefault="00E4717E" w:rsidP="00E4717E">
      <w:pPr>
        <w:rPr>
          <w:color w:val="000000"/>
          <w:sz w:val="22"/>
        </w:rPr>
      </w:pPr>
    </w:p>
    <w:p w14:paraId="1B6214E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Дата:16.10.25 Время:18:13:53</w:t>
      </w:r>
    </w:p>
    <w:p w14:paraId="4956A847" w14:textId="77777777" w:rsidR="00E4717E" w:rsidRPr="00E4717E" w:rsidRDefault="00E4717E" w:rsidP="00E4717E">
      <w:pPr>
        <w:rPr>
          <w:color w:val="000000"/>
          <w:sz w:val="22"/>
        </w:rPr>
      </w:pPr>
    </w:p>
    <w:p w14:paraId="566A283B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  <w:r w:rsidRPr="00E4717E">
        <w:rPr>
          <w:b/>
          <w:color w:val="000000"/>
          <w:sz w:val="28"/>
        </w:rPr>
        <w:t xml:space="preserve">               РАСЧЕТ ВАЛОВЫХ ВЫБРОСОВ</w:t>
      </w:r>
    </w:p>
    <w:p w14:paraId="3AA189CB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</w:p>
    <w:p w14:paraId="666F410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Город: 225, Жанааркинский район, Улытау</w:t>
      </w:r>
    </w:p>
    <w:p w14:paraId="297EE2E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Объект: 0006, Вариант 1 ТОО "BAZA Construction", месторождение Западный-Камыс</w:t>
      </w:r>
    </w:p>
    <w:p w14:paraId="093DC189" w14:textId="77777777" w:rsidR="00E4717E" w:rsidRPr="00E4717E" w:rsidRDefault="00E4717E" w:rsidP="00E4717E">
      <w:pPr>
        <w:rPr>
          <w:color w:val="000000"/>
          <w:sz w:val="22"/>
        </w:rPr>
      </w:pPr>
    </w:p>
    <w:p w14:paraId="3D34B6F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Источник загрязнения: 6006, Пылящая поверхность</w:t>
      </w:r>
    </w:p>
    <w:p w14:paraId="7D73F28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Источник выделения: 6006 01, Буровые работы ROC L6</w:t>
      </w:r>
    </w:p>
    <w:p w14:paraId="6A7B3CC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Список литературы:</w:t>
      </w:r>
    </w:p>
    <w:p w14:paraId="2809DE9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1. Методика расчета выбросов загрязняющих веществ в атмосферу от предприятий по производству строительных материалов</w:t>
      </w:r>
    </w:p>
    <w:p w14:paraId="121D48C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п.5. От предприятий по переработке нерудных материалов и производству пористых заполнителей.</w:t>
      </w:r>
    </w:p>
    <w:p w14:paraId="23FFACF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E2FA6F7" w14:textId="77777777" w:rsidR="00E4717E" w:rsidRPr="00E4717E" w:rsidRDefault="00E4717E" w:rsidP="00E4717E">
      <w:pPr>
        <w:rPr>
          <w:color w:val="000000"/>
          <w:sz w:val="22"/>
        </w:rPr>
      </w:pPr>
    </w:p>
    <w:p w14:paraId="605E16A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Технологический процесс: Добыча нерудных строительных материалов (Буровые работы)</w:t>
      </w:r>
    </w:p>
    <w:p w14:paraId="4C949FD4" w14:textId="77777777" w:rsidR="00E4717E" w:rsidRPr="00E4717E" w:rsidRDefault="00E4717E" w:rsidP="00E4717E">
      <w:pPr>
        <w:rPr>
          <w:color w:val="000000"/>
          <w:sz w:val="22"/>
        </w:rPr>
      </w:pPr>
    </w:p>
    <w:p w14:paraId="177D229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Вид работ: Буровые работы</w:t>
      </w:r>
    </w:p>
    <w:p w14:paraId="113DDB2F" w14:textId="77777777" w:rsidR="00E4717E" w:rsidRPr="00E4717E" w:rsidRDefault="00E4717E" w:rsidP="00E4717E">
      <w:pPr>
        <w:rPr>
          <w:color w:val="000000"/>
          <w:sz w:val="22"/>
        </w:rPr>
      </w:pPr>
    </w:p>
    <w:p w14:paraId="7BA78A86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Буровая установка: Станки горизонтального бурения (легкие породы). Диам. скважины 100-200 мм</w:t>
      </w:r>
    </w:p>
    <w:p w14:paraId="45B2231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пыли, выделяемое при бурении одним станком, г/с (табл.5.1), </w:t>
      </w:r>
      <w:r w:rsidRPr="00E4717E">
        <w:rPr>
          <w:b/>
          <w:i/>
          <w:color w:val="000000"/>
          <w:sz w:val="22"/>
        </w:rPr>
        <w:t xml:space="preserve">G1 = </w:t>
      </w:r>
      <w:r w:rsidRPr="00E4717E">
        <w:rPr>
          <w:b/>
          <w:color w:val="000000"/>
        </w:rPr>
        <w:t>0.325</w:t>
      </w:r>
    </w:p>
    <w:p w14:paraId="6EA5512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Общее кол-во буровых станков, шт., </w:t>
      </w:r>
      <w:r w:rsidRPr="00E4717E">
        <w:rPr>
          <w:b/>
          <w:i/>
          <w:color w:val="000000"/>
          <w:sz w:val="22"/>
        </w:rPr>
        <w:t xml:space="preserve">_KOLIV_ = </w:t>
      </w:r>
      <w:r w:rsidRPr="00E4717E">
        <w:rPr>
          <w:b/>
          <w:color w:val="000000"/>
        </w:rPr>
        <w:t>1</w:t>
      </w:r>
    </w:p>
    <w:p w14:paraId="7B8ACAC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одновременно работающих буровых станков, шт., </w:t>
      </w:r>
      <w:r w:rsidRPr="00E4717E">
        <w:rPr>
          <w:b/>
          <w:i/>
          <w:color w:val="000000"/>
          <w:sz w:val="22"/>
        </w:rPr>
        <w:t xml:space="preserve">N = </w:t>
      </w:r>
      <w:r w:rsidRPr="00E4717E">
        <w:rPr>
          <w:b/>
          <w:color w:val="000000"/>
        </w:rPr>
        <w:t>1</w:t>
      </w:r>
    </w:p>
    <w:p w14:paraId="0854FE3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Время работы одного станка, ч/год, </w:t>
      </w:r>
      <w:r w:rsidRPr="00E4717E">
        <w:rPr>
          <w:b/>
          <w:i/>
          <w:color w:val="000000"/>
          <w:sz w:val="22"/>
        </w:rPr>
        <w:t xml:space="preserve">_T_ = </w:t>
      </w:r>
      <w:r w:rsidRPr="00E4717E">
        <w:rPr>
          <w:b/>
          <w:color w:val="000000"/>
        </w:rPr>
        <w:t>3567.3</w:t>
      </w:r>
    </w:p>
    <w:p w14:paraId="3D3EFD89" w14:textId="77777777" w:rsidR="00E4717E" w:rsidRPr="00E4717E" w:rsidRDefault="00E4717E" w:rsidP="00E4717E">
      <w:pPr>
        <w:rPr>
          <w:b/>
          <w:color w:val="000000"/>
        </w:rPr>
      </w:pPr>
    </w:p>
    <w:p w14:paraId="435E4610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A0AA4DE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526FF5B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из разовых выбросов, г/c (5.1), </w:t>
      </w:r>
      <w:r w:rsidRPr="00E4717E">
        <w:rPr>
          <w:b/>
          <w:i/>
          <w:color w:val="000000"/>
          <w:sz w:val="22"/>
        </w:rPr>
        <w:t xml:space="preserve">_G_ = </w:t>
      </w:r>
      <w:r w:rsidRPr="00E4717E">
        <w:rPr>
          <w:b/>
          <w:i/>
          <w:color w:val="000000"/>
        </w:rPr>
        <w:t xml:space="preserve">G1 · N = </w:t>
      </w:r>
      <w:r w:rsidRPr="00E4717E">
        <w:rPr>
          <w:b/>
          <w:color w:val="000000"/>
        </w:rPr>
        <w:t>0.325 · 1 = 0.325</w:t>
      </w:r>
    </w:p>
    <w:p w14:paraId="1B83B33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т/год, </w:t>
      </w:r>
      <w:r w:rsidRPr="00E4717E">
        <w:rPr>
          <w:b/>
          <w:i/>
          <w:color w:val="000000"/>
          <w:sz w:val="22"/>
        </w:rPr>
        <w:t xml:space="preserve">_M_ = </w:t>
      </w:r>
      <w:r w:rsidRPr="00E4717E">
        <w:rPr>
          <w:b/>
          <w:i/>
          <w:color w:val="000000"/>
        </w:rPr>
        <w:t xml:space="preserve">G1 · _KOLIV_ · _T_ · 0.0036 = </w:t>
      </w:r>
      <w:r w:rsidRPr="00E4717E">
        <w:rPr>
          <w:b/>
          <w:color w:val="000000"/>
        </w:rPr>
        <w:t>0.325 · 1 · 3567.3 · 0.0036 = 4.173741</w:t>
      </w:r>
    </w:p>
    <w:p w14:paraId="142AD244" w14:textId="77777777" w:rsidR="00E4717E" w:rsidRPr="00E4717E" w:rsidRDefault="00E4717E" w:rsidP="00E4717E">
      <w:pPr>
        <w:rPr>
          <w:color w:val="000000"/>
          <w:sz w:val="22"/>
        </w:rPr>
      </w:pPr>
    </w:p>
    <w:p w14:paraId="7BE209FB" w14:textId="77777777" w:rsidR="00E4717E" w:rsidRPr="00E4717E" w:rsidRDefault="00E4717E" w:rsidP="00E4717E">
      <w:pPr>
        <w:rPr>
          <w:b/>
          <w:i/>
          <w:color w:val="000000"/>
          <w:sz w:val="22"/>
        </w:rPr>
      </w:pPr>
      <w:r w:rsidRPr="00E4717E">
        <w:rPr>
          <w:b/>
          <w:i/>
          <w:color w:val="000000"/>
          <w:sz w:val="22"/>
        </w:rPr>
        <w:t>Итого выбросы от: 001 Буровые работы ROC L6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E4717E" w14:paraId="0604CE01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E406" w14:textId="015FC1FA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AE17" w14:textId="51A13D7B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A87C" w14:textId="31C0713A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E67E7" w14:textId="3EC47F55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4717E" w14:paraId="61BD2745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FA65" w14:textId="3098747C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FB56" w14:textId="63B97A88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FBD1" w14:textId="5D9EAA2B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0.325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5838" w14:textId="2AF309A4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4.173741</w:t>
            </w:r>
          </w:p>
        </w:tc>
      </w:tr>
    </w:tbl>
    <w:p w14:paraId="59F41DC7" w14:textId="49D1421C" w:rsidR="00E4717E" w:rsidRPr="00E4717E" w:rsidRDefault="00E4717E" w:rsidP="00E4717E">
      <w:pPr>
        <w:rPr>
          <w:color w:val="000000"/>
          <w:sz w:val="22"/>
        </w:rPr>
      </w:pPr>
    </w:p>
    <w:p w14:paraId="22E1DE38" w14:textId="77777777" w:rsidR="00E4717E" w:rsidRPr="00E4717E" w:rsidRDefault="00E4717E" w:rsidP="00E4717E">
      <w:pPr>
        <w:rPr>
          <w:color w:val="000000"/>
          <w:sz w:val="22"/>
        </w:rPr>
      </w:pPr>
    </w:p>
    <w:p w14:paraId="59AAF0E4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21C603F3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38F016EC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025C5C6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ЭРА v3.0.406</w:t>
      </w:r>
    </w:p>
    <w:p w14:paraId="55307BD3" w14:textId="77777777" w:rsidR="00E4717E" w:rsidRPr="00E4717E" w:rsidRDefault="00E4717E" w:rsidP="00E4717E">
      <w:pPr>
        <w:rPr>
          <w:color w:val="000000"/>
          <w:sz w:val="22"/>
        </w:rPr>
      </w:pPr>
    </w:p>
    <w:p w14:paraId="064D461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Дата:16.10.25 Время:18:14:10</w:t>
      </w:r>
    </w:p>
    <w:p w14:paraId="7F82F518" w14:textId="77777777" w:rsidR="00E4717E" w:rsidRPr="00E4717E" w:rsidRDefault="00E4717E" w:rsidP="00E4717E">
      <w:pPr>
        <w:rPr>
          <w:color w:val="000000"/>
          <w:sz w:val="22"/>
        </w:rPr>
      </w:pPr>
    </w:p>
    <w:p w14:paraId="7EC2A12B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  <w:r w:rsidRPr="00E4717E">
        <w:rPr>
          <w:b/>
          <w:color w:val="000000"/>
          <w:sz w:val="28"/>
        </w:rPr>
        <w:t xml:space="preserve">               РАСЧЕТ ВАЛОВЫХ ВЫБРОСОВ</w:t>
      </w:r>
    </w:p>
    <w:p w14:paraId="2C6D726E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</w:p>
    <w:p w14:paraId="0AD220E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Город: 225, Жанааркинский район, Улытау</w:t>
      </w:r>
    </w:p>
    <w:p w14:paraId="325E137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Объект: 0006, Вариант 1 ТОО "BAZA Construction", месторождение Западный-Камыс</w:t>
      </w:r>
    </w:p>
    <w:p w14:paraId="1C5B654F" w14:textId="77777777" w:rsidR="00E4717E" w:rsidRPr="00E4717E" w:rsidRDefault="00E4717E" w:rsidP="00E4717E">
      <w:pPr>
        <w:rPr>
          <w:color w:val="000000"/>
          <w:sz w:val="22"/>
        </w:rPr>
      </w:pPr>
    </w:p>
    <w:p w14:paraId="335F15E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Источник загрязнения: 6006, Пылящая поверхность</w:t>
      </w:r>
    </w:p>
    <w:p w14:paraId="2DBE2BF6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Источник выделения: 6006 02, Буровые работы СБШ-250 МН</w:t>
      </w:r>
    </w:p>
    <w:p w14:paraId="3F26E5E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Список литературы:</w:t>
      </w:r>
    </w:p>
    <w:p w14:paraId="20B2677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1. Методика расчета выбросов загрязняющих веществ в атмосферу от предприятий по производству строительных материалов</w:t>
      </w:r>
    </w:p>
    <w:p w14:paraId="11C1D74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п.5. От предприятий по переработке нерудных материалов и производству пористых заполнителей.</w:t>
      </w:r>
    </w:p>
    <w:p w14:paraId="3ABBDE7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8E966A5" w14:textId="77777777" w:rsidR="00E4717E" w:rsidRPr="00E4717E" w:rsidRDefault="00E4717E" w:rsidP="00E4717E">
      <w:pPr>
        <w:rPr>
          <w:color w:val="000000"/>
          <w:sz w:val="22"/>
        </w:rPr>
      </w:pPr>
    </w:p>
    <w:p w14:paraId="701C21E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Технологический процесс: Добыча нерудных строительных материалов (Буровые работы)</w:t>
      </w:r>
    </w:p>
    <w:p w14:paraId="7FC49898" w14:textId="77777777" w:rsidR="00E4717E" w:rsidRPr="00E4717E" w:rsidRDefault="00E4717E" w:rsidP="00E4717E">
      <w:pPr>
        <w:rPr>
          <w:color w:val="000000"/>
          <w:sz w:val="22"/>
        </w:rPr>
      </w:pPr>
    </w:p>
    <w:p w14:paraId="25E607B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Вид работ: Буровые работы</w:t>
      </w:r>
    </w:p>
    <w:p w14:paraId="407AAD3F" w14:textId="77777777" w:rsidR="00E4717E" w:rsidRPr="00E4717E" w:rsidRDefault="00E4717E" w:rsidP="00E4717E">
      <w:pPr>
        <w:rPr>
          <w:color w:val="000000"/>
          <w:sz w:val="22"/>
        </w:rPr>
      </w:pPr>
    </w:p>
    <w:p w14:paraId="0611CAB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Буровая установка: Станки горизонтального бурения (легкие породы). Диам. скважины 100-200 мм</w:t>
      </w:r>
    </w:p>
    <w:p w14:paraId="698BAC3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пыли, выделяемое при бурении одним станком, г/с (табл.5.1), </w:t>
      </w:r>
      <w:r w:rsidRPr="00E4717E">
        <w:rPr>
          <w:b/>
          <w:i/>
          <w:color w:val="000000"/>
          <w:sz w:val="22"/>
        </w:rPr>
        <w:t xml:space="preserve">G1 = </w:t>
      </w:r>
      <w:r w:rsidRPr="00E4717E">
        <w:rPr>
          <w:b/>
          <w:color w:val="000000"/>
        </w:rPr>
        <w:t>0.325</w:t>
      </w:r>
    </w:p>
    <w:p w14:paraId="5C93E81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Общее кол-во буровых станков, шт., </w:t>
      </w:r>
      <w:r w:rsidRPr="00E4717E">
        <w:rPr>
          <w:b/>
          <w:i/>
          <w:color w:val="000000"/>
          <w:sz w:val="22"/>
        </w:rPr>
        <w:t xml:space="preserve">_KOLIV_ = </w:t>
      </w:r>
      <w:r w:rsidRPr="00E4717E">
        <w:rPr>
          <w:b/>
          <w:color w:val="000000"/>
        </w:rPr>
        <w:t>4</w:t>
      </w:r>
    </w:p>
    <w:p w14:paraId="79ECDBB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одновременно работающих буровых станков, шт., </w:t>
      </w:r>
      <w:r w:rsidRPr="00E4717E">
        <w:rPr>
          <w:b/>
          <w:i/>
          <w:color w:val="000000"/>
          <w:sz w:val="22"/>
        </w:rPr>
        <w:t xml:space="preserve">N = </w:t>
      </w:r>
      <w:r w:rsidRPr="00E4717E">
        <w:rPr>
          <w:b/>
          <w:color w:val="000000"/>
        </w:rPr>
        <w:t>4</w:t>
      </w:r>
    </w:p>
    <w:p w14:paraId="42EA037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Время работы одного станка, ч/год, </w:t>
      </w:r>
      <w:r w:rsidRPr="00E4717E">
        <w:rPr>
          <w:b/>
          <w:i/>
          <w:color w:val="000000"/>
          <w:sz w:val="22"/>
        </w:rPr>
        <w:t xml:space="preserve">_T_ = </w:t>
      </w:r>
      <w:r w:rsidRPr="00E4717E">
        <w:rPr>
          <w:b/>
          <w:color w:val="000000"/>
        </w:rPr>
        <w:t>7871.6</w:t>
      </w:r>
    </w:p>
    <w:p w14:paraId="281B2715" w14:textId="77777777" w:rsidR="00E4717E" w:rsidRPr="00E4717E" w:rsidRDefault="00E4717E" w:rsidP="00E4717E">
      <w:pPr>
        <w:rPr>
          <w:b/>
          <w:color w:val="000000"/>
        </w:rPr>
      </w:pPr>
    </w:p>
    <w:p w14:paraId="6F24CEF3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FCE0E43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0F9C9AF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из разовых выбросов, г/c (5.1), </w:t>
      </w:r>
      <w:r w:rsidRPr="00E4717E">
        <w:rPr>
          <w:b/>
          <w:i/>
          <w:color w:val="000000"/>
          <w:sz w:val="22"/>
        </w:rPr>
        <w:t xml:space="preserve">_G_ = </w:t>
      </w:r>
      <w:r w:rsidRPr="00E4717E">
        <w:rPr>
          <w:b/>
          <w:i/>
          <w:color w:val="000000"/>
        </w:rPr>
        <w:t xml:space="preserve">G1 · N = </w:t>
      </w:r>
      <w:r w:rsidRPr="00E4717E">
        <w:rPr>
          <w:b/>
          <w:color w:val="000000"/>
        </w:rPr>
        <w:t>0.325 · 4 = 1.3</w:t>
      </w:r>
    </w:p>
    <w:p w14:paraId="2A0C82A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Валовый выброс, т/год, </w:t>
      </w:r>
      <w:r w:rsidRPr="00E4717E">
        <w:rPr>
          <w:b/>
          <w:i/>
          <w:color w:val="000000"/>
          <w:sz w:val="22"/>
        </w:rPr>
        <w:t xml:space="preserve">_M_ = </w:t>
      </w:r>
      <w:r w:rsidRPr="00E4717E">
        <w:rPr>
          <w:b/>
          <w:i/>
          <w:color w:val="000000"/>
        </w:rPr>
        <w:t xml:space="preserve">G1 · _KOLIV_ · _T_ · 0.0036 = </w:t>
      </w:r>
      <w:r w:rsidRPr="00E4717E">
        <w:rPr>
          <w:b/>
          <w:color w:val="000000"/>
        </w:rPr>
        <w:t>0.325 · 4 · 7871.6 · 0.0036 = 36.839088</w:t>
      </w:r>
    </w:p>
    <w:p w14:paraId="7858E700" w14:textId="77777777" w:rsidR="00E4717E" w:rsidRPr="00E4717E" w:rsidRDefault="00E4717E" w:rsidP="00E4717E">
      <w:pPr>
        <w:rPr>
          <w:color w:val="000000"/>
          <w:sz w:val="22"/>
        </w:rPr>
      </w:pPr>
    </w:p>
    <w:p w14:paraId="572E6FBD" w14:textId="77777777" w:rsidR="00E4717E" w:rsidRPr="00E4717E" w:rsidRDefault="00E4717E" w:rsidP="00E4717E">
      <w:pPr>
        <w:rPr>
          <w:b/>
          <w:i/>
          <w:color w:val="000000"/>
          <w:sz w:val="22"/>
        </w:rPr>
      </w:pPr>
      <w:r w:rsidRPr="00E4717E">
        <w:rPr>
          <w:b/>
          <w:i/>
          <w:color w:val="000000"/>
          <w:sz w:val="22"/>
        </w:rPr>
        <w:t>Итого выбросы от: 002 Буровые работы СБШ-250 МН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E4717E" w14:paraId="5EE7E834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9171" w14:textId="01C40011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69C0" w14:textId="5743323D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D274" w14:textId="47EB327E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6E9A" w14:textId="24FCDE92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4717E" w14:paraId="54861B76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01E4" w14:textId="37D850F7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49D7" w14:textId="00A6D812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97EB" w14:textId="1BBBD0D4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F1E9" w14:textId="0F4727E4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36.839088</w:t>
            </w:r>
          </w:p>
        </w:tc>
      </w:tr>
    </w:tbl>
    <w:p w14:paraId="609D2419" w14:textId="05A2F219" w:rsidR="00E4717E" w:rsidRPr="00E4717E" w:rsidRDefault="00E4717E" w:rsidP="00E4717E">
      <w:pPr>
        <w:rPr>
          <w:color w:val="000000"/>
          <w:sz w:val="22"/>
        </w:rPr>
      </w:pPr>
    </w:p>
    <w:p w14:paraId="5FFE165D" w14:textId="77777777" w:rsidR="00E4717E" w:rsidRPr="00E4717E" w:rsidRDefault="00E4717E" w:rsidP="00E4717E">
      <w:pPr>
        <w:rPr>
          <w:color w:val="000000"/>
          <w:sz w:val="22"/>
        </w:rPr>
      </w:pPr>
    </w:p>
    <w:p w14:paraId="4CC0B34E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2C6E9734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2E73529B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195E2A7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ЭРА v3.0.406</w:t>
      </w:r>
    </w:p>
    <w:p w14:paraId="3A115EA3" w14:textId="77777777" w:rsidR="00E4717E" w:rsidRPr="00E4717E" w:rsidRDefault="00E4717E" w:rsidP="00E4717E">
      <w:pPr>
        <w:rPr>
          <w:color w:val="000000"/>
          <w:sz w:val="22"/>
        </w:rPr>
      </w:pPr>
    </w:p>
    <w:p w14:paraId="0C68E10C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Дата:16.10.25 Время:18:14:51</w:t>
      </w:r>
    </w:p>
    <w:p w14:paraId="2036E122" w14:textId="77777777" w:rsidR="00E4717E" w:rsidRPr="00E4717E" w:rsidRDefault="00E4717E" w:rsidP="00E4717E">
      <w:pPr>
        <w:rPr>
          <w:color w:val="000000"/>
          <w:sz w:val="22"/>
        </w:rPr>
      </w:pPr>
    </w:p>
    <w:p w14:paraId="4706B000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  <w:r w:rsidRPr="00E4717E">
        <w:rPr>
          <w:b/>
          <w:color w:val="000000"/>
          <w:sz w:val="28"/>
        </w:rPr>
        <w:t xml:space="preserve">               РАСЧЕТ ВАЛОВЫХ ВЫБРОСОВ</w:t>
      </w:r>
    </w:p>
    <w:p w14:paraId="5C7480CF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</w:p>
    <w:p w14:paraId="1949FAB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Город: 225, Жанааркинский район, Улытау</w:t>
      </w:r>
    </w:p>
    <w:p w14:paraId="5928EEF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Объект: 0006, Вариант 1 ТОО "BAZA Construction", месторождение Западный-Камыс</w:t>
      </w:r>
    </w:p>
    <w:p w14:paraId="0E0908BE" w14:textId="77777777" w:rsidR="00E4717E" w:rsidRPr="00E4717E" w:rsidRDefault="00E4717E" w:rsidP="00E4717E">
      <w:pPr>
        <w:rPr>
          <w:color w:val="000000"/>
          <w:sz w:val="22"/>
        </w:rPr>
      </w:pPr>
    </w:p>
    <w:p w14:paraId="3CC1CE0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Источник загрязнения: 6007, Пылящая поверхность</w:t>
      </w:r>
    </w:p>
    <w:p w14:paraId="532ED2B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Источник выделения: 6007 01, Взрывные работы</w:t>
      </w:r>
    </w:p>
    <w:p w14:paraId="5D2E129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Список литературы:</w:t>
      </w:r>
    </w:p>
    <w:p w14:paraId="0C90704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0EEA6B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EB5EDB3" w14:textId="77777777" w:rsidR="00E4717E" w:rsidRPr="00E4717E" w:rsidRDefault="00E4717E" w:rsidP="00E4717E">
      <w:pPr>
        <w:rPr>
          <w:color w:val="000000"/>
          <w:sz w:val="22"/>
        </w:rPr>
      </w:pPr>
    </w:p>
    <w:p w14:paraId="6FEEF95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Тип источника выделения: Расчет выбросов загрязняющих веществ при взрывных работах</w:t>
      </w:r>
    </w:p>
    <w:p w14:paraId="79427B2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Взрывчатое вещество: Граммонит, Аммонит ЖВ</w:t>
      </w:r>
    </w:p>
    <w:p w14:paraId="1B9BA5E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взорванного взрывчатого вещества данной марки, т/год, </w:t>
      </w:r>
      <w:r w:rsidRPr="00E4717E">
        <w:rPr>
          <w:b/>
          <w:i/>
          <w:color w:val="000000"/>
          <w:sz w:val="22"/>
        </w:rPr>
        <w:t xml:space="preserve">A = </w:t>
      </w:r>
      <w:r w:rsidRPr="00E4717E">
        <w:rPr>
          <w:b/>
          <w:color w:val="000000"/>
        </w:rPr>
        <w:t>5325.94</w:t>
      </w:r>
    </w:p>
    <w:p w14:paraId="7762107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взорванного взрывчатого вещества за один массовый взрыв, т, </w:t>
      </w:r>
      <w:r w:rsidRPr="00E4717E">
        <w:rPr>
          <w:b/>
          <w:i/>
          <w:color w:val="000000"/>
          <w:sz w:val="22"/>
        </w:rPr>
        <w:t xml:space="preserve">AJ = </w:t>
      </w:r>
      <w:r w:rsidRPr="00E4717E">
        <w:rPr>
          <w:b/>
          <w:color w:val="000000"/>
        </w:rPr>
        <w:t>50</w:t>
      </w:r>
    </w:p>
    <w:p w14:paraId="3362B85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Объем взорванной горной породы, м3/год, </w:t>
      </w:r>
      <w:r w:rsidRPr="00E4717E">
        <w:rPr>
          <w:b/>
          <w:i/>
          <w:color w:val="000000"/>
          <w:sz w:val="22"/>
        </w:rPr>
        <w:t xml:space="preserve">V = </w:t>
      </w:r>
      <w:r w:rsidRPr="00E4717E">
        <w:rPr>
          <w:b/>
          <w:color w:val="000000"/>
        </w:rPr>
        <w:t>5325940</w:t>
      </w:r>
    </w:p>
    <w:p w14:paraId="08EBFF6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объем взорванной горной породы за один массовый взрыв, м3, </w:t>
      </w:r>
      <w:r w:rsidRPr="00E4717E">
        <w:rPr>
          <w:b/>
          <w:i/>
          <w:color w:val="000000"/>
          <w:sz w:val="22"/>
        </w:rPr>
        <w:t xml:space="preserve">VJ = </w:t>
      </w:r>
      <w:r w:rsidRPr="00E4717E">
        <w:rPr>
          <w:b/>
          <w:color w:val="000000"/>
        </w:rPr>
        <w:t>50000</w:t>
      </w:r>
    </w:p>
    <w:p w14:paraId="299B39C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Крепость горной массы по шкале М.М.Протодьяконова: &gt;14</w:t>
      </w:r>
    </w:p>
    <w:p w14:paraId="0F010DB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Удельное пылевыделение, кг/м3 взорванной породы (табл.3.5.2), </w:t>
      </w:r>
      <w:r w:rsidRPr="00E4717E">
        <w:rPr>
          <w:b/>
          <w:i/>
          <w:color w:val="000000"/>
          <w:sz w:val="22"/>
        </w:rPr>
        <w:t xml:space="preserve">QN = </w:t>
      </w:r>
      <w:r w:rsidRPr="00E4717E">
        <w:rPr>
          <w:b/>
          <w:color w:val="000000"/>
        </w:rPr>
        <w:t>0.11</w:t>
      </w:r>
    </w:p>
    <w:p w14:paraId="1684EE4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газоподавления, в долях единицы, </w:t>
      </w:r>
      <w:r w:rsidRPr="00E4717E">
        <w:rPr>
          <w:b/>
          <w:i/>
          <w:color w:val="000000"/>
          <w:sz w:val="22"/>
        </w:rPr>
        <w:t xml:space="preserve">N = </w:t>
      </w:r>
      <w:r w:rsidRPr="00E4717E">
        <w:rPr>
          <w:b/>
          <w:color w:val="000000"/>
        </w:rPr>
        <w:t>0</w:t>
      </w:r>
    </w:p>
    <w:p w14:paraId="6BCF6BC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N1 = </w:t>
      </w:r>
      <w:r w:rsidRPr="00E4717E">
        <w:rPr>
          <w:b/>
          <w:color w:val="000000"/>
        </w:rPr>
        <w:t>0.85</w:t>
      </w:r>
    </w:p>
    <w:p w14:paraId="1D11736E" w14:textId="77777777" w:rsidR="00E4717E" w:rsidRPr="00E4717E" w:rsidRDefault="00E4717E" w:rsidP="00E4717E">
      <w:pPr>
        <w:rPr>
          <w:b/>
          <w:color w:val="000000"/>
        </w:rPr>
      </w:pPr>
    </w:p>
    <w:p w14:paraId="4D0F440E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A6FBBA0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0F76900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Валовый, т/год (3.5.4), </w:t>
      </w:r>
      <w:r w:rsidRPr="00E4717E">
        <w:rPr>
          <w:b/>
          <w:i/>
          <w:color w:val="000000"/>
          <w:sz w:val="22"/>
        </w:rPr>
        <w:t xml:space="preserve">_M_ = </w:t>
      </w:r>
      <w:r w:rsidRPr="00E4717E">
        <w:rPr>
          <w:b/>
          <w:i/>
          <w:color w:val="000000"/>
        </w:rPr>
        <w:t xml:space="preserve">0.16 · QN · V · (1-N1) / 1000 = </w:t>
      </w:r>
      <w:r w:rsidRPr="00E4717E">
        <w:rPr>
          <w:b/>
          <w:color w:val="000000"/>
        </w:rPr>
        <w:t>0.16 · 0.11 · 5325940 · (1-0.85) / 1000 = 14.0604816</w:t>
      </w:r>
    </w:p>
    <w:p w14:paraId="2E59689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г/с (3.5.6), </w:t>
      </w:r>
      <w:r w:rsidRPr="00E4717E">
        <w:rPr>
          <w:b/>
          <w:i/>
          <w:color w:val="000000"/>
          <w:sz w:val="22"/>
        </w:rPr>
        <w:t xml:space="preserve">_G_ = </w:t>
      </w:r>
      <w:r w:rsidRPr="00E4717E">
        <w:rPr>
          <w:b/>
          <w:i/>
          <w:color w:val="000000"/>
        </w:rPr>
        <w:t xml:space="preserve">0.16 · QN · VJ · (1-N1) · 1000 / 1200 = </w:t>
      </w:r>
      <w:r w:rsidRPr="00E4717E">
        <w:rPr>
          <w:b/>
          <w:color w:val="000000"/>
        </w:rPr>
        <w:t>0.16 · 0.11 · 50000 · (1-0.85) · 1000 / 1200 = 110</w:t>
      </w:r>
    </w:p>
    <w:p w14:paraId="56504838" w14:textId="77777777" w:rsidR="00E4717E" w:rsidRPr="00E4717E" w:rsidRDefault="00E4717E" w:rsidP="00E4717E">
      <w:pPr>
        <w:rPr>
          <w:b/>
          <w:color w:val="000000"/>
        </w:rPr>
      </w:pPr>
    </w:p>
    <w:p w14:paraId="5A07D81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Крепость породы: &gt;14</w:t>
      </w:r>
    </w:p>
    <w:p w14:paraId="5BB7ADA2" w14:textId="77777777" w:rsidR="00E4717E" w:rsidRPr="00E4717E" w:rsidRDefault="00E4717E" w:rsidP="00E4717E">
      <w:pPr>
        <w:rPr>
          <w:color w:val="000000"/>
          <w:sz w:val="22"/>
        </w:rPr>
      </w:pPr>
    </w:p>
    <w:p w14:paraId="1C99CD6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Удельное выделение СО из пылегазового облака, т/т (табл.3.5.1),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0.014</w:t>
      </w:r>
    </w:p>
    <w:p w14:paraId="72C6E22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E4717E">
        <w:rPr>
          <w:b/>
          <w:i/>
          <w:color w:val="000000"/>
          <w:sz w:val="22"/>
        </w:rPr>
        <w:t xml:space="preserve">M1GOD = </w:t>
      </w:r>
      <w:r w:rsidRPr="00E4717E">
        <w:rPr>
          <w:b/>
          <w:i/>
          <w:color w:val="000000"/>
        </w:rPr>
        <w:t xml:space="preserve">Q · A · (1-N) = </w:t>
      </w:r>
      <w:r w:rsidRPr="00E4717E">
        <w:rPr>
          <w:b/>
          <w:color w:val="000000"/>
        </w:rPr>
        <w:t>0.014 · 5325.94 · (1-0) = 74.6</w:t>
      </w:r>
    </w:p>
    <w:p w14:paraId="09DE568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Удельное выделение CO из взорванной горной породы, т/т (табл.3.5.1), </w:t>
      </w:r>
      <w:r w:rsidRPr="00E4717E">
        <w:rPr>
          <w:b/>
          <w:i/>
          <w:color w:val="000000"/>
          <w:sz w:val="22"/>
        </w:rPr>
        <w:t xml:space="preserve">Q1 = </w:t>
      </w:r>
      <w:r w:rsidRPr="00E4717E">
        <w:rPr>
          <w:b/>
          <w:color w:val="000000"/>
        </w:rPr>
        <w:t>0.006</w:t>
      </w:r>
    </w:p>
    <w:p w14:paraId="44D24CA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E4717E">
        <w:rPr>
          <w:b/>
          <w:i/>
          <w:color w:val="000000"/>
          <w:sz w:val="22"/>
        </w:rPr>
        <w:t xml:space="preserve">M2GOD = </w:t>
      </w:r>
      <w:r w:rsidRPr="00E4717E">
        <w:rPr>
          <w:b/>
          <w:i/>
          <w:color w:val="000000"/>
        </w:rPr>
        <w:t xml:space="preserve">Q1 · A = </w:t>
      </w:r>
      <w:r w:rsidRPr="00E4717E">
        <w:rPr>
          <w:b/>
          <w:color w:val="000000"/>
        </w:rPr>
        <w:t>0.006 · 5325.94 = 31.96</w:t>
      </w:r>
    </w:p>
    <w:p w14:paraId="6D327301" w14:textId="77777777" w:rsidR="00E4717E" w:rsidRPr="00E4717E" w:rsidRDefault="00E4717E" w:rsidP="00E4717E">
      <w:pPr>
        <w:rPr>
          <w:b/>
          <w:color w:val="000000"/>
        </w:rPr>
      </w:pPr>
    </w:p>
    <w:p w14:paraId="29E5B2E0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22CDFC3D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54BD83B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Суммарное кол-во выбросов при взрыве, т/год (3.5.1),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M1GOD + M2GOD = </w:t>
      </w:r>
      <w:r w:rsidRPr="00E4717E">
        <w:rPr>
          <w:b/>
          <w:color w:val="000000"/>
        </w:rPr>
        <w:t>74.6 + 31.96 = 106.6</w:t>
      </w:r>
    </w:p>
    <w:p w14:paraId="6314A2F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(3.5.5), </w:t>
      </w:r>
      <w:r w:rsidRPr="00E4717E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0.014 · 50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E4717E">
        <w:rPr>
          <w:b/>
          <w:color w:val="000000"/>
        </w:rPr>
        <w:t>583.3</w:t>
      </w:r>
    </w:p>
    <w:p w14:paraId="56740596" w14:textId="77777777" w:rsidR="00E4717E" w:rsidRPr="00E4717E" w:rsidRDefault="00E4717E" w:rsidP="00E4717E">
      <w:pPr>
        <w:rPr>
          <w:b/>
          <w:color w:val="000000"/>
        </w:rPr>
      </w:pPr>
    </w:p>
    <w:p w14:paraId="1668E19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Удельное выделение NOx из пылегазового облака, т/т (табл.3.5.1),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0.0025</w:t>
      </w:r>
    </w:p>
    <w:p w14:paraId="1DA6C20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E4717E">
        <w:rPr>
          <w:b/>
          <w:i/>
          <w:color w:val="000000"/>
          <w:sz w:val="22"/>
        </w:rPr>
        <w:t xml:space="preserve">M1GOD = </w:t>
      </w:r>
      <w:r w:rsidRPr="00E4717E">
        <w:rPr>
          <w:b/>
          <w:i/>
          <w:color w:val="000000"/>
        </w:rPr>
        <w:t xml:space="preserve">Q · A · (1-N) = </w:t>
      </w:r>
      <w:r w:rsidRPr="00E4717E">
        <w:rPr>
          <w:b/>
          <w:color w:val="000000"/>
        </w:rPr>
        <w:t>0.0025 · 5325.94 · (1-0) = 13.31</w:t>
      </w:r>
    </w:p>
    <w:p w14:paraId="6FAB2BF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Удельное выделение NOx из взорванной горной породы, т/т (табл.3.5.1), </w:t>
      </w:r>
      <w:r w:rsidRPr="00E4717E">
        <w:rPr>
          <w:b/>
          <w:i/>
          <w:color w:val="000000"/>
          <w:sz w:val="22"/>
        </w:rPr>
        <w:t xml:space="preserve">Q1 = </w:t>
      </w:r>
      <w:r w:rsidRPr="00E4717E">
        <w:rPr>
          <w:b/>
          <w:color w:val="000000"/>
        </w:rPr>
        <w:t>0.001</w:t>
      </w:r>
    </w:p>
    <w:p w14:paraId="0F2383C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E4717E">
        <w:rPr>
          <w:b/>
          <w:i/>
          <w:color w:val="000000"/>
          <w:sz w:val="22"/>
        </w:rPr>
        <w:t xml:space="preserve">M2GOD = </w:t>
      </w:r>
      <w:r w:rsidRPr="00E4717E">
        <w:rPr>
          <w:b/>
          <w:i/>
          <w:color w:val="000000"/>
        </w:rPr>
        <w:t xml:space="preserve">Q1 · A = </w:t>
      </w:r>
      <w:r w:rsidRPr="00E4717E">
        <w:rPr>
          <w:b/>
          <w:color w:val="000000"/>
        </w:rPr>
        <w:t>0.001 · 5325.94 = 5.33</w:t>
      </w:r>
    </w:p>
    <w:p w14:paraId="4C2B7176" w14:textId="77777777" w:rsidR="00E4717E" w:rsidRPr="00E4717E" w:rsidRDefault="00E4717E" w:rsidP="00E4717E">
      <w:pPr>
        <w:rPr>
          <w:b/>
          <w:color w:val="000000"/>
        </w:rPr>
      </w:pPr>
    </w:p>
    <w:p w14:paraId="38C1419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Суммарное кол-во выбросов NOx при взрыве, т/год (3.5.1),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M1GOD + M2GOD = </w:t>
      </w:r>
      <w:r w:rsidRPr="00E4717E">
        <w:rPr>
          <w:b/>
          <w:color w:val="000000"/>
        </w:rPr>
        <w:t>13.31 + 5.33 = 18.64</w:t>
      </w:r>
    </w:p>
    <w:p w14:paraId="09E2A8D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 NOx, г/с (3.5.5), </w:t>
      </w:r>
      <w:r w:rsidRPr="00E4717E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0.0025 · 50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E4717E">
        <w:rPr>
          <w:b/>
          <w:color w:val="000000"/>
        </w:rPr>
        <w:t>104.2</w:t>
      </w:r>
    </w:p>
    <w:p w14:paraId="032C896F" w14:textId="77777777" w:rsidR="00E4717E" w:rsidRPr="00E4717E" w:rsidRDefault="00E4717E" w:rsidP="00E4717E">
      <w:pPr>
        <w:rPr>
          <w:b/>
          <w:color w:val="000000"/>
        </w:rPr>
      </w:pPr>
    </w:p>
    <w:p w14:paraId="66FDEB9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 учетом трансформации оксидов азота, получаем:</w:t>
      </w:r>
    </w:p>
    <w:p w14:paraId="68D47BDA" w14:textId="77777777" w:rsidR="00E4717E" w:rsidRPr="00E4717E" w:rsidRDefault="00E4717E" w:rsidP="00E4717E">
      <w:pPr>
        <w:rPr>
          <w:color w:val="000000"/>
          <w:sz w:val="22"/>
        </w:rPr>
      </w:pPr>
    </w:p>
    <w:p w14:paraId="342BF311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6A6555A8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0BE6E53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Суммарное кол-во выбросов при взрыве, т/год (2.7), </w:t>
      </w:r>
      <w:r w:rsidRPr="00E4717E">
        <w:rPr>
          <w:b/>
          <w:i/>
          <w:color w:val="000000"/>
          <w:sz w:val="22"/>
        </w:rPr>
        <w:t xml:space="preserve">_M_ = </w:t>
      </w:r>
      <w:r w:rsidRPr="00E4717E">
        <w:rPr>
          <w:b/>
          <w:i/>
          <w:color w:val="000000"/>
        </w:rPr>
        <w:t xml:space="preserve">0.8 · M = </w:t>
      </w:r>
      <w:r w:rsidRPr="00E4717E">
        <w:rPr>
          <w:b/>
          <w:color w:val="000000"/>
        </w:rPr>
        <w:t>0.8 · 18.64 = 14.912</w:t>
      </w:r>
    </w:p>
    <w:p w14:paraId="2D9DFBD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(2.7), </w:t>
      </w:r>
      <w:r w:rsidRPr="00E4717E">
        <w:rPr>
          <w:b/>
          <w:i/>
          <w:color w:val="000000"/>
          <w:sz w:val="22"/>
        </w:rPr>
        <w:t xml:space="preserve">_G_ = </w:t>
      </w:r>
      <w:r w:rsidRPr="00E4717E">
        <w:rPr>
          <w:b/>
          <w:i/>
          <w:color w:val="000000"/>
        </w:rPr>
        <w:t xml:space="preserve">0.8 · G = </w:t>
      </w:r>
      <w:r w:rsidRPr="00E4717E">
        <w:rPr>
          <w:b/>
          <w:color w:val="000000"/>
        </w:rPr>
        <w:t>0.8 · 104.2 = 83.36</w:t>
      </w:r>
    </w:p>
    <w:p w14:paraId="60E8A9AF" w14:textId="77777777" w:rsidR="00E4717E" w:rsidRPr="00E4717E" w:rsidRDefault="00E4717E" w:rsidP="00E4717E">
      <w:pPr>
        <w:rPr>
          <w:b/>
          <w:color w:val="000000"/>
        </w:rPr>
      </w:pPr>
    </w:p>
    <w:p w14:paraId="3CDF0F23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0304 Азот (II) оксид (Азота оксид) (6)</w:t>
      </w:r>
    </w:p>
    <w:p w14:paraId="4C1E4560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2FE110D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Суммарное кол-во выбросов при взрыве, т/год (2.8), </w:t>
      </w:r>
      <w:r w:rsidRPr="00E4717E">
        <w:rPr>
          <w:b/>
          <w:i/>
          <w:color w:val="000000"/>
          <w:sz w:val="22"/>
        </w:rPr>
        <w:t xml:space="preserve">_M_ = </w:t>
      </w:r>
      <w:r w:rsidRPr="00E4717E">
        <w:rPr>
          <w:b/>
          <w:i/>
          <w:color w:val="000000"/>
        </w:rPr>
        <w:t xml:space="preserve">0.13 · M = </w:t>
      </w:r>
      <w:r w:rsidRPr="00E4717E">
        <w:rPr>
          <w:b/>
          <w:color w:val="000000"/>
        </w:rPr>
        <w:t>0.13 · 18.64 = 2.4232</w:t>
      </w:r>
    </w:p>
    <w:p w14:paraId="7036471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(2.8), </w:t>
      </w:r>
      <w:r w:rsidRPr="00E4717E">
        <w:rPr>
          <w:b/>
          <w:i/>
          <w:color w:val="000000"/>
          <w:sz w:val="22"/>
        </w:rPr>
        <w:t xml:space="preserve">_G_ = </w:t>
      </w:r>
      <w:r w:rsidRPr="00E4717E">
        <w:rPr>
          <w:b/>
          <w:i/>
          <w:color w:val="000000"/>
        </w:rPr>
        <w:t xml:space="preserve">0.13 · G = </w:t>
      </w:r>
      <w:r w:rsidRPr="00E4717E">
        <w:rPr>
          <w:b/>
          <w:color w:val="000000"/>
        </w:rPr>
        <w:t>0.13 · 104.2 = 13.546</w:t>
      </w:r>
    </w:p>
    <w:p w14:paraId="1A100DE1" w14:textId="77777777" w:rsidR="00E4717E" w:rsidRPr="00E4717E" w:rsidRDefault="00E4717E" w:rsidP="00E4717E">
      <w:pPr>
        <w:rPr>
          <w:b/>
          <w:color w:val="000000"/>
        </w:rPr>
      </w:pPr>
    </w:p>
    <w:p w14:paraId="6468883C" w14:textId="77777777" w:rsidR="00E4717E" w:rsidRPr="00E4717E" w:rsidRDefault="00E4717E" w:rsidP="00E4717E">
      <w:pPr>
        <w:rPr>
          <w:b/>
          <w:i/>
          <w:color w:val="000000"/>
          <w:sz w:val="22"/>
        </w:rPr>
      </w:pPr>
      <w:r w:rsidRPr="00E4717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E4717E" w14:paraId="31D2E9AE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111A" w14:textId="035B8BAF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D86F" w14:textId="6A0A7963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C076" w14:textId="2EDFA960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5A2B" w14:textId="55719C9E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4717E" w14:paraId="25FBDEFC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C216" w14:textId="4AA61EE5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750C" w14:textId="61FC1D9E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29E6" w14:textId="20091BDB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83.36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1C8B" w14:textId="187E51C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14.912</w:t>
            </w:r>
          </w:p>
        </w:tc>
      </w:tr>
      <w:tr w:rsidR="00E4717E" w14:paraId="1613BED0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8625" w14:textId="0E8BF65A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087E" w14:textId="2A76846F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9575" w14:textId="1FC3507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13.546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4826" w14:textId="22F2E3A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2.4232</w:t>
            </w:r>
          </w:p>
        </w:tc>
      </w:tr>
      <w:tr w:rsidR="00E4717E" w14:paraId="2EA2825B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9B02" w14:textId="2B6FBA6C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9C62" w14:textId="784F8125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0A6F" w14:textId="1D1A665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583.3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0BF5" w14:textId="18D437A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106.6</w:t>
            </w:r>
          </w:p>
        </w:tc>
      </w:tr>
      <w:tr w:rsidR="00E4717E" w14:paraId="3A25AECE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0B92" w14:textId="52AFD7F9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BD7A" w14:textId="3EFD3BB5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B833" w14:textId="13E856D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110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7649" w14:textId="53581F8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14.0604816</w:t>
            </w:r>
          </w:p>
        </w:tc>
      </w:tr>
    </w:tbl>
    <w:p w14:paraId="10D9CA25" w14:textId="74F13419" w:rsidR="00E4717E" w:rsidRPr="00E4717E" w:rsidRDefault="00E4717E" w:rsidP="00E4717E">
      <w:pPr>
        <w:rPr>
          <w:color w:val="000000"/>
          <w:sz w:val="22"/>
        </w:rPr>
      </w:pPr>
    </w:p>
    <w:p w14:paraId="20FB58C5" w14:textId="77777777" w:rsidR="00E4717E" w:rsidRPr="00E4717E" w:rsidRDefault="00E4717E" w:rsidP="00E4717E">
      <w:pPr>
        <w:rPr>
          <w:color w:val="000000"/>
          <w:sz w:val="22"/>
        </w:rPr>
      </w:pPr>
    </w:p>
    <w:p w14:paraId="5E10E34D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43259D21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34EBDE0D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729FDE7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ЭРА v3.0.406</w:t>
      </w:r>
    </w:p>
    <w:p w14:paraId="3176E1C7" w14:textId="77777777" w:rsidR="00E4717E" w:rsidRPr="00E4717E" w:rsidRDefault="00E4717E" w:rsidP="00E4717E">
      <w:pPr>
        <w:rPr>
          <w:color w:val="000000"/>
          <w:sz w:val="22"/>
        </w:rPr>
      </w:pPr>
    </w:p>
    <w:p w14:paraId="491DC88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Дата:16.10.25 Время:18:15:22</w:t>
      </w:r>
    </w:p>
    <w:p w14:paraId="27FF8368" w14:textId="77777777" w:rsidR="00E4717E" w:rsidRPr="00E4717E" w:rsidRDefault="00E4717E" w:rsidP="00E4717E">
      <w:pPr>
        <w:rPr>
          <w:color w:val="000000"/>
          <w:sz w:val="22"/>
        </w:rPr>
      </w:pPr>
    </w:p>
    <w:p w14:paraId="6FC752CD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  <w:r w:rsidRPr="00E4717E">
        <w:rPr>
          <w:b/>
          <w:color w:val="000000"/>
          <w:sz w:val="28"/>
        </w:rPr>
        <w:t xml:space="preserve">               РАСЧЕТ ВАЛОВЫХ ВЫБРОСОВ</w:t>
      </w:r>
    </w:p>
    <w:p w14:paraId="0E3A116E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</w:p>
    <w:p w14:paraId="01A833F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Город: 225, Жанааркинский район, Улытау</w:t>
      </w:r>
    </w:p>
    <w:p w14:paraId="4410A48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Объект: 0006, Вариант 1 ТОО "BAZA Construction", месторождение Западный-Камыс</w:t>
      </w:r>
    </w:p>
    <w:p w14:paraId="4A9A93A0" w14:textId="77777777" w:rsidR="00E4717E" w:rsidRPr="00E4717E" w:rsidRDefault="00E4717E" w:rsidP="00E4717E">
      <w:pPr>
        <w:rPr>
          <w:color w:val="000000"/>
          <w:sz w:val="22"/>
        </w:rPr>
      </w:pPr>
    </w:p>
    <w:p w14:paraId="508647D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Источник загрязнения: 6008, Пылящая поверхность</w:t>
      </w:r>
    </w:p>
    <w:p w14:paraId="0A26CBE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Источник выделения: 6008 01, Выемочно-погрузочные работы П/И</w:t>
      </w:r>
    </w:p>
    <w:p w14:paraId="13FFB4D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Список литературы:</w:t>
      </w:r>
    </w:p>
    <w:p w14:paraId="2B38487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CBD295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EE6FE68" w14:textId="77777777" w:rsidR="00E4717E" w:rsidRPr="00E4717E" w:rsidRDefault="00E4717E" w:rsidP="00E4717E">
      <w:pPr>
        <w:rPr>
          <w:color w:val="000000"/>
          <w:sz w:val="22"/>
        </w:rPr>
      </w:pPr>
    </w:p>
    <w:p w14:paraId="52063F5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9917336" w14:textId="77777777" w:rsidR="00E4717E" w:rsidRPr="00E4717E" w:rsidRDefault="00E4717E" w:rsidP="00E4717E">
      <w:pPr>
        <w:rPr>
          <w:color w:val="000000"/>
          <w:sz w:val="22"/>
        </w:rPr>
      </w:pPr>
    </w:p>
    <w:p w14:paraId="70048D6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18B3D58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04C628B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Весовая доля пылевой фракции в материале (табл.3.1.1), </w:t>
      </w:r>
      <w:r w:rsidRPr="00E4717E">
        <w:rPr>
          <w:b/>
          <w:i/>
          <w:color w:val="000000"/>
          <w:sz w:val="22"/>
        </w:rPr>
        <w:t xml:space="preserve">K1 = </w:t>
      </w:r>
      <w:r w:rsidRPr="00E4717E">
        <w:rPr>
          <w:b/>
          <w:color w:val="000000"/>
        </w:rPr>
        <w:t>0.04</w:t>
      </w:r>
    </w:p>
    <w:p w14:paraId="7B8E888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Доля пыли, переходящей в аэрозоль (табл.3.1.1), </w:t>
      </w:r>
      <w:r w:rsidRPr="00E4717E">
        <w:rPr>
          <w:b/>
          <w:i/>
          <w:color w:val="000000"/>
          <w:sz w:val="22"/>
        </w:rPr>
        <w:t xml:space="preserve">K2 = </w:t>
      </w:r>
      <w:r w:rsidRPr="00E4717E">
        <w:rPr>
          <w:b/>
          <w:color w:val="000000"/>
        </w:rPr>
        <w:t>0.01</w:t>
      </w:r>
    </w:p>
    <w:p w14:paraId="30C1B635" w14:textId="77777777" w:rsidR="00E4717E" w:rsidRPr="00E4717E" w:rsidRDefault="00E4717E" w:rsidP="00E4717E">
      <w:pPr>
        <w:rPr>
          <w:b/>
          <w:color w:val="000000"/>
        </w:rPr>
      </w:pPr>
    </w:p>
    <w:p w14:paraId="1B618479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5D07806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72BFC67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77B99A0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1AB307D6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40502C5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285BC6E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250B790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3DA6004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1B1C0CD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5AE66D7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9</w:t>
      </w:r>
    </w:p>
    <w:p w14:paraId="2EA1A92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0.2</w:t>
      </w:r>
    </w:p>
    <w:p w14:paraId="3A76412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120</w:t>
      </w:r>
    </w:p>
    <w:p w14:paraId="0FFF29B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69DF5C4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Высота падения материала, м, </w:t>
      </w:r>
      <w:r w:rsidRPr="00E4717E">
        <w:rPr>
          <w:b/>
          <w:i/>
          <w:color w:val="000000"/>
          <w:sz w:val="22"/>
        </w:rPr>
        <w:t xml:space="preserve">GB = </w:t>
      </w:r>
      <w:r w:rsidRPr="00E4717E">
        <w:rPr>
          <w:b/>
          <w:color w:val="000000"/>
        </w:rPr>
        <w:t>2</w:t>
      </w:r>
    </w:p>
    <w:p w14:paraId="4B55607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E4717E">
        <w:rPr>
          <w:b/>
          <w:i/>
          <w:color w:val="000000"/>
          <w:sz w:val="22"/>
        </w:rPr>
        <w:t xml:space="preserve">B = </w:t>
      </w:r>
      <w:r w:rsidRPr="00E4717E">
        <w:rPr>
          <w:b/>
          <w:color w:val="000000"/>
        </w:rPr>
        <w:t>0.7</w:t>
      </w:r>
    </w:p>
    <w:p w14:paraId="03D3EA9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E4717E">
        <w:rPr>
          <w:b/>
          <w:i/>
          <w:color w:val="000000"/>
          <w:sz w:val="22"/>
        </w:rPr>
        <w:t xml:space="preserve">GMAX = </w:t>
      </w:r>
      <w:r w:rsidRPr="00E4717E">
        <w:rPr>
          <w:b/>
          <w:color w:val="000000"/>
        </w:rPr>
        <w:t>534</w:t>
      </w:r>
    </w:p>
    <w:p w14:paraId="03D3ACB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E4717E">
        <w:rPr>
          <w:b/>
          <w:i/>
          <w:color w:val="000000"/>
          <w:sz w:val="22"/>
        </w:rPr>
        <w:t xml:space="preserve">GGOD = </w:t>
      </w:r>
      <w:r w:rsidRPr="00E4717E">
        <w:rPr>
          <w:b/>
          <w:color w:val="000000"/>
        </w:rPr>
        <w:t>500000</w:t>
      </w:r>
    </w:p>
    <w:p w14:paraId="1EBCC88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6B41CB2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Вид работ: Погрузка</w:t>
      </w:r>
    </w:p>
    <w:p w14:paraId="3E65CFF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(3.1.1), </w:t>
      </w:r>
      <w:r w:rsidRPr="00E4717E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0.04 · 0.01 · 1.7 · 1 · 0.2 · 0.2 · 1 · 1 · 1 · 0.7 · 534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E4717E">
        <w:rPr>
          <w:b/>
          <w:color w:val="000000"/>
        </w:rPr>
        <w:t>0.424</w:t>
      </w:r>
    </w:p>
    <w:p w14:paraId="5D43E65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Валовый выброс, т/год (3.1.2),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K1 · K2 · K3SR · K4 · K5 · K7 · K8 · K9 · KE · B · GGOD · (1-NJ) = </w:t>
      </w:r>
      <w:r w:rsidRPr="00E4717E">
        <w:rPr>
          <w:b/>
          <w:color w:val="000000"/>
        </w:rPr>
        <w:t>0.04 · 0.01 · 1.2 · 1 · 0.2 · 0.2 · 1 · 1 · 1 · 0.7 · 500000 · (1-0.85) = 1.008</w:t>
      </w:r>
    </w:p>
    <w:p w14:paraId="2340030B" w14:textId="77777777" w:rsidR="00E4717E" w:rsidRPr="00E4717E" w:rsidRDefault="00E4717E" w:rsidP="00E4717E">
      <w:pPr>
        <w:rPr>
          <w:color w:val="000000"/>
          <w:sz w:val="22"/>
        </w:rPr>
      </w:pPr>
    </w:p>
    <w:p w14:paraId="3AFCAC5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(3.2.1),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MAX(G,GC) = </w:t>
      </w:r>
      <w:r w:rsidRPr="00E4717E">
        <w:rPr>
          <w:b/>
          <w:color w:val="000000"/>
        </w:rPr>
        <w:t>0.424</w:t>
      </w:r>
    </w:p>
    <w:p w14:paraId="2B3EDFA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0 + 1.008 = 1.008</w:t>
      </w:r>
    </w:p>
    <w:p w14:paraId="36987AB0" w14:textId="77777777" w:rsidR="00E4717E" w:rsidRPr="00E4717E" w:rsidRDefault="00E4717E" w:rsidP="00E4717E">
      <w:pPr>
        <w:rPr>
          <w:b/>
          <w:color w:val="000000"/>
        </w:rPr>
      </w:pPr>
    </w:p>
    <w:p w14:paraId="3C9F5186" w14:textId="77777777" w:rsidR="00E4717E" w:rsidRPr="00E4717E" w:rsidRDefault="00E4717E" w:rsidP="00E4717E">
      <w:pPr>
        <w:rPr>
          <w:b/>
          <w:i/>
          <w:color w:val="000000"/>
          <w:sz w:val="22"/>
        </w:rPr>
      </w:pPr>
      <w:r w:rsidRPr="00E4717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E4717E" w14:paraId="7B037485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0705" w14:textId="4E9A04F5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F2B2D" w14:textId="05BD018D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2773" w14:textId="3EF129D5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5946" w14:textId="44DE9F4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4717E" w14:paraId="13C29A6E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4240" w14:textId="2BAB1839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64F3" w14:textId="5DCD0744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6DA3" w14:textId="1D9C9D4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0.424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B1E6" w14:textId="1C49D9D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1.008</w:t>
            </w:r>
          </w:p>
        </w:tc>
      </w:tr>
    </w:tbl>
    <w:p w14:paraId="130FC684" w14:textId="12A770CE" w:rsidR="00E4717E" w:rsidRPr="00E4717E" w:rsidRDefault="00E4717E" w:rsidP="00E4717E">
      <w:pPr>
        <w:rPr>
          <w:color w:val="000000"/>
          <w:sz w:val="22"/>
        </w:rPr>
      </w:pPr>
    </w:p>
    <w:p w14:paraId="55C3660D" w14:textId="77777777" w:rsidR="00E4717E" w:rsidRPr="00E4717E" w:rsidRDefault="00E4717E" w:rsidP="00E4717E">
      <w:pPr>
        <w:rPr>
          <w:color w:val="000000"/>
          <w:sz w:val="22"/>
        </w:rPr>
      </w:pPr>
    </w:p>
    <w:p w14:paraId="55BFC9C2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155276B8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1F0ECC07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7FF6D8C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ЭРА v3.0.406</w:t>
      </w:r>
    </w:p>
    <w:p w14:paraId="1366695D" w14:textId="77777777" w:rsidR="00E4717E" w:rsidRPr="00E4717E" w:rsidRDefault="00E4717E" w:rsidP="00E4717E">
      <w:pPr>
        <w:rPr>
          <w:color w:val="000000"/>
          <w:sz w:val="22"/>
        </w:rPr>
      </w:pPr>
    </w:p>
    <w:p w14:paraId="146AF4F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Дата:16.10.25 Время:12:26:45</w:t>
      </w:r>
    </w:p>
    <w:p w14:paraId="5C457258" w14:textId="77777777" w:rsidR="00E4717E" w:rsidRPr="00E4717E" w:rsidRDefault="00E4717E" w:rsidP="00E4717E">
      <w:pPr>
        <w:rPr>
          <w:color w:val="000000"/>
          <w:sz w:val="22"/>
        </w:rPr>
      </w:pPr>
    </w:p>
    <w:p w14:paraId="1A70524A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  <w:r w:rsidRPr="00E4717E">
        <w:rPr>
          <w:b/>
          <w:color w:val="000000"/>
          <w:sz w:val="28"/>
        </w:rPr>
        <w:t xml:space="preserve">               РАСЧЕТ ВАЛОВЫХ ВЫБРОСОВ</w:t>
      </w:r>
    </w:p>
    <w:p w14:paraId="5BFEAAD8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</w:p>
    <w:p w14:paraId="48AF935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Город: 225, Жанааркинский район, Улытау</w:t>
      </w:r>
    </w:p>
    <w:p w14:paraId="047F746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30E6A1E3" w14:textId="77777777" w:rsidR="00E4717E" w:rsidRPr="00E4717E" w:rsidRDefault="00E4717E" w:rsidP="00E4717E">
      <w:pPr>
        <w:rPr>
          <w:color w:val="000000"/>
          <w:sz w:val="22"/>
        </w:rPr>
      </w:pPr>
    </w:p>
    <w:p w14:paraId="389D15A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Источник загрязнения: 6009, Пылящая поверхность</w:t>
      </w:r>
    </w:p>
    <w:p w14:paraId="3E63ACD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Источник выделения: 6009 01, Перемещение руды на склад</w:t>
      </w:r>
    </w:p>
    <w:p w14:paraId="79F95B9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Список литературы:</w:t>
      </w:r>
    </w:p>
    <w:p w14:paraId="5B5B8FB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2D211A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611D192" w14:textId="77777777" w:rsidR="00E4717E" w:rsidRPr="00E4717E" w:rsidRDefault="00E4717E" w:rsidP="00E4717E">
      <w:pPr>
        <w:rPr>
          <w:color w:val="000000"/>
          <w:sz w:val="22"/>
        </w:rPr>
      </w:pPr>
    </w:p>
    <w:p w14:paraId="02237FF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5CD9549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Средняя грузоподъемность единицы автотранспорта: &gt;25 - &lt; = 30 тонн</w:t>
      </w:r>
    </w:p>
    <w:p w14:paraId="1043150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грузоподъемность (табл.3.3.1), </w:t>
      </w:r>
      <w:r w:rsidRPr="00E4717E">
        <w:rPr>
          <w:b/>
          <w:i/>
          <w:color w:val="000000"/>
          <w:sz w:val="22"/>
        </w:rPr>
        <w:t xml:space="preserve">C1 = </w:t>
      </w:r>
      <w:r w:rsidRPr="00E4717E">
        <w:rPr>
          <w:b/>
          <w:color w:val="000000"/>
        </w:rPr>
        <w:t>2.5</w:t>
      </w:r>
    </w:p>
    <w:p w14:paraId="6A5DAC2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Средняя скорость передвижения автотранспорта: &gt;20 - &lt; = 30 км/час</w:t>
      </w:r>
    </w:p>
    <w:p w14:paraId="67DF187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скорость передвижения (табл.3.3.2), </w:t>
      </w:r>
      <w:r w:rsidRPr="00E4717E">
        <w:rPr>
          <w:b/>
          <w:i/>
          <w:color w:val="000000"/>
          <w:sz w:val="22"/>
        </w:rPr>
        <w:t xml:space="preserve">C2 = </w:t>
      </w:r>
      <w:r w:rsidRPr="00E4717E">
        <w:rPr>
          <w:b/>
          <w:color w:val="000000"/>
        </w:rPr>
        <w:t>2.75</w:t>
      </w:r>
    </w:p>
    <w:p w14:paraId="2CEBBC6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Состояние дороги: Дорога без покрытия (грунтовая)</w:t>
      </w:r>
    </w:p>
    <w:p w14:paraId="191BF03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состояние дороги (табл.3.3.3), </w:t>
      </w:r>
      <w:r w:rsidRPr="00E4717E">
        <w:rPr>
          <w:b/>
          <w:i/>
          <w:color w:val="000000"/>
          <w:sz w:val="22"/>
        </w:rPr>
        <w:t xml:space="preserve">C3 = </w:t>
      </w:r>
      <w:r w:rsidRPr="00E4717E">
        <w:rPr>
          <w:b/>
          <w:color w:val="000000"/>
        </w:rPr>
        <w:t>1</w:t>
      </w:r>
    </w:p>
    <w:p w14:paraId="4E07E00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Число автомашин, одновременно работающих в карьере, шт., </w:t>
      </w:r>
      <w:r w:rsidRPr="00E4717E">
        <w:rPr>
          <w:b/>
          <w:i/>
          <w:color w:val="000000"/>
          <w:sz w:val="22"/>
        </w:rPr>
        <w:t xml:space="preserve">N1 = </w:t>
      </w:r>
      <w:r w:rsidRPr="00E4717E">
        <w:rPr>
          <w:b/>
          <w:color w:val="000000"/>
        </w:rPr>
        <w:t>2</w:t>
      </w:r>
    </w:p>
    <w:p w14:paraId="56086E9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E4717E">
        <w:rPr>
          <w:b/>
          <w:i/>
          <w:color w:val="000000"/>
          <w:sz w:val="22"/>
        </w:rPr>
        <w:t xml:space="preserve">L = </w:t>
      </w:r>
      <w:r w:rsidRPr="00E4717E">
        <w:rPr>
          <w:b/>
          <w:color w:val="000000"/>
        </w:rPr>
        <w:t>1.5</w:t>
      </w:r>
    </w:p>
    <w:p w14:paraId="6A54A3F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Число ходок (туда + обратно) всего транспорта в час, </w:t>
      </w:r>
      <w:r w:rsidRPr="00E4717E">
        <w:rPr>
          <w:b/>
          <w:i/>
          <w:color w:val="000000"/>
          <w:sz w:val="22"/>
        </w:rPr>
        <w:t xml:space="preserve">N = </w:t>
      </w:r>
      <w:r w:rsidRPr="00E4717E">
        <w:rPr>
          <w:b/>
          <w:color w:val="000000"/>
        </w:rPr>
        <w:t>6</w:t>
      </w:r>
    </w:p>
    <w:p w14:paraId="2B47968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долю пыли, уносимой в атмосферу, </w:t>
      </w:r>
      <w:r w:rsidRPr="00E4717E">
        <w:rPr>
          <w:b/>
          <w:i/>
          <w:color w:val="000000"/>
          <w:sz w:val="22"/>
        </w:rPr>
        <w:t xml:space="preserve">C7 = </w:t>
      </w:r>
      <w:r w:rsidRPr="00E4717E">
        <w:rPr>
          <w:b/>
          <w:color w:val="000000"/>
        </w:rPr>
        <w:t>0.01</w:t>
      </w:r>
    </w:p>
    <w:p w14:paraId="20894D2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Пылевыделение в атмосферу на 1 км пробега, г/км, </w:t>
      </w:r>
      <w:r w:rsidRPr="00E4717E">
        <w:rPr>
          <w:b/>
          <w:i/>
          <w:color w:val="000000"/>
          <w:sz w:val="22"/>
        </w:rPr>
        <w:t xml:space="preserve">Q1 = </w:t>
      </w:r>
      <w:r w:rsidRPr="00E4717E">
        <w:rPr>
          <w:b/>
          <w:color w:val="000000"/>
        </w:rPr>
        <w:t>1450</w:t>
      </w:r>
    </w:p>
    <w:p w14:paraId="53E5668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поверхностного слоя дороги,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9</w:t>
      </w:r>
    </w:p>
    <w:p w14:paraId="4D3F6DA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увлажненность дороги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0.2</w:t>
      </w:r>
    </w:p>
    <w:p w14:paraId="2A4E2A7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E4717E">
        <w:rPr>
          <w:b/>
          <w:i/>
          <w:color w:val="000000"/>
          <w:sz w:val="22"/>
        </w:rPr>
        <w:t xml:space="preserve">C4 = </w:t>
      </w:r>
      <w:r w:rsidRPr="00E4717E">
        <w:rPr>
          <w:b/>
          <w:color w:val="000000"/>
        </w:rPr>
        <w:t>1.45</w:t>
      </w:r>
    </w:p>
    <w:p w14:paraId="730A31C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Наиболее характерная для данного района скорость ветра, м/с, </w:t>
      </w:r>
      <w:r w:rsidRPr="00E4717E">
        <w:rPr>
          <w:b/>
          <w:i/>
          <w:color w:val="000000"/>
          <w:sz w:val="22"/>
        </w:rPr>
        <w:t xml:space="preserve">V1 = </w:t>
      </w:r>
      <w:r w:rsidRPr="00E4717E">
        <w:rPr>
          <w:b/>
          <w:color w:val="000000"/>
        </w:rPr>
        <w:t>3.2</w:t>
      </w:r>
    </w:p>
    <w:p w14:paraId="3ABEF0B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Средняя скорость движения транспортного средства, км/час, </w:t>
      </w:r>
      <w:r w:rsidRPr="00E4717E">
        <w:rPr>
          <w:b/>
          <w:i/>
          <w:color w:val="000000"/>
          <w:sz w:val="22"/>
        </w:rPr>
        <w:t xml:space="preserve">V2 = </w:t>
      </w:r>
      <w:r w:rsidRPr="00E4717E">
        <w:rPr>
          <w:b/>
          <w:color w:val="000000"/>
        </w:rPr>
        <w:t>30</w:t>
      </w:r>
    </w:p>
    <w:p w14:paraId="2230564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обдува, м/с, </w:t>
      </w:r>
      <w:r w:rsidRPr="00E4717E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E4717E">
        <w:rPr>
          <w:b/>
          <w:color w:val="000000"/>
        </w:rPr>
        <w:t>5.16</w:t>
      </w:r>
    </w:p>
    <w:p w14:paraId="073EB35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E4717E">
        <w:rPr>
          <w:b/>
          <w:i/>
          <w:color w:val="000000"/>
          <w:sz w:val="22"/>
        </w:rPr>
        <w:t xml:space="preserve">C5 = </w:t>
      </w:r>
      <w:r w:rsidRPr="00E4717E">
        <w:rPr>
          <w:b/>
          <w:color w:val="000000"/>
        </w:rPr>
        <w:t>1.26</w:t>
      </w:r>
    </w:p>
    <w:p w14:paraId="1A9F5CB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Площадь открытой поверхности материала в кузове,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19.2</w:t>
      </w:r>
    </w:p>
    <w:p w14:paraId="19FDA62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Перевозимый материал: Песчаник</w:t>
      </w:r>
    </w:p>
    <w:p w14:paraId="312B873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1B09C65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перевозимого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9</w:t>
      </w:r>
    </w:p>
    <w:p w14:paraId="62AB23E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перевозимого материала (табл.3.1.4), </w:t>
      </w:r>
      <w:r w:rsidRPr="00E4717E">
        <w:rPr>
          <w:b/>
          <w:i/>
          <w:color w:val="000000"/>
          <w:sz w:val="22"/>
        </w:rPr>
        <w:t xml:space="preserve">K5M = </w:t>
      </w:r>
      <w:r w:rsidRPr="00E4717E">
        <w:rPr>
          <w:b/>
          <w:color w:val="000000"/>
        </w:rPr>
        <w:t>0.2</w:t>
      </w:r>
    </w:p>
    <w:p w14:paraId="76B4B61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2FE1DE5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1D78C4A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08701C59" w14:textId="77777777" w:rsidR="00E4717E" w:rsidRPr="00E4717E" w:rsidRDefault="00E4717E" w:rsidP="00E4717E">
      <w:pPr>
        <w:rPr>
          <w:b/>
          <w:color w:val="000000"/>
        </w:rPr>
      </w:pPr>
    </w:p>
    <w:p w14:paraId="1A724ED2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49EEED6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0C7C2BC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(3.3.1),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C1 · C2 · C3 · K5 · C7 · N · L · Q1 / 3600 + C4 · C5 · K5M · Q · S · N1 = </w:t>
      </w:r>
      <w:r w:rsidRPr="00E4717E">
        <w:rPr>
          <w:b/>
          <w:color w:val="000000"/>
        </w:rPr>
        <w:t>2.5 · 2.75 · 1 · 0.2 · 0.01 · 6 · 1.5 · 1450 / 3600 + 1.45 · 1.26 · 0.2 · 0.005 · 19.2 · 2 = 0.12</w:t>
      </w:r>
    </w:p>
    <w:p w14:paraId="52C2B84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(3.3.2),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0.0864 · G · (365-(TSP + TD)) = </w:t>
      </w:r>
      <w:r w:rsidRPr="00E4717E">
        <w:rPr>
          <w:b/>
          <w:color w:val="000000"/>
        </w:rPr>
        <w:t>0.0864 · 0.12 · (365-(150 + 30)) = 1.918</w:t>
      </w:r>
    </w:p>
    <w:p w14:paraId="4C27E3FC" w14:textId="77777777" w:rsidR="00E4717E" w:rsidRPr="00E4717E" w:rsidRDefault="00E4717E" w:rsidP="00E4717E">
      <w:pPr>
        <w:rPr>
          <w:b/>
          <w:color w:val="000000"/>
        </w:rPr>
      </w:pPr>
    </w:p>
    <w:p w14:paraId="198CD8F6" w14:textId="77777777" w:rsidR="00E4717E" w:rsidRPr="00E4717E" w:rsidRDefault="00E4717E" w:rsidP="00E4717E">
      <w:pPr>
        <w:rPr>
          <w:b/>
          <w:i/>
          <w:color w:val="000000"/>
          <w:sz w:val="22"/>
        </w:rPr>
      </w:pPr>
      <w:r w:rsidRPr="00E4717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E4717E" w14:paraId="57EF7137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2602" w14:textId="17D725B9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D39A" w14:textId="33CEDC69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6941" w14:textId="21EA7672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9FD5" w14:textId="3ACEC623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4717E" w14:paraId="1BF14441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E211" w14:textId="11D425EB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94EC" w14:textId="12BF539C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E70B" w14:textId="50F733BB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6B83" w14:textId="36885F48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1.918</w:t>
            </w:r>
          </w:p>
        </w:tc>
      </w:tr>
    </w:tbl>
    <w:p w14:paraId="58560433" w14:textId="31620CAB" w:rsidR="00E4717E" w:rsidRPr="00E4717E" w:rsidRDefault="00E4717E" w:rsidP="00E4717E">
      <w:pPr>
        <w:rPr>
          <w:color w:val="000000"/>
          <w:sz w:val="22"/>
        </w:rPr>
      </w:pPr>
    </w:p>
    <w:p w14:paraId="3BF5BF72" w14:textId="77777777" w:rsidR="00E4717E" w:rsidRPr="00E4717E" w:rsidRDefault="00E4717E" w:rsidP="00E4717E">
      <w:pPr>
        <w:rPr>
          <w:color w:val="000000"/>
          <w:sz w:val="22"/>
        </w:rPr>
      </w:pPr>
    </w:p>
    <w:p w14:paraId="6B68E222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0116B32B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73A49F6F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4D1CB14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ЭРА v3.0.406</w:t>
      </w:r>
    </w:p>
    <w:p w14:paraId="2100686E" w14:textId="77777777" w:rsidR="00E4717E" w:rsidRPr="00E4717E" w:rsidRDefault="00E4717E" w:rsidP="00E4717E">
      <w:pPr>
        <w:rPr>
          <w:color w:val="000000"/>
          <w:sz w:val="22"/>
        </w:rPr>
      </w:pPr>
    </w:p>
    <w:p w14:paraId="18D0E99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Дата:16.10.25 Время:14:56:28</w:t>
      </w:r>
    </w:p>
    <w:p w14:paraId="4B6C133D" w14:textId="77777777" w:rsidR="00E4717E" w:rsidRPr="00E4717E" w:rsidRDefault="00E4717E" w:rsidP="00E4717E">
      <w:pPr>
        <w:rPr>
          <w:color w:val="000000"/>
          <w:sz w:val="22"/>
        </w:rPr>
      </w:pPr>
    </w:p>
    <w:p w14:paraId="663B102D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  <w:r w:rsidRPr="00E4717E">
        <w:rPr>
          <w:b/>
          <w:color w:val="000000"/>
          <w:sz w:val="28"/>
        </w:rPr>
        <w:t xml:space="preserve">               РАСЧЕТ ВАЛОВЫХ ВЫБРОСОВ</w:t>
      </w:r>
    </w:p>
    <w:p w14:paraId="2C8C8199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</w:p>
    <w:p w14:paraId="385D6CA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Город: 225, Жанааркинский район, Улытау</w:t>
      </w:r>
    </w:p>
    <w:p w14:paraId="42528AD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28B763AF" w14:textId="77777777" w:rsidR="00E4717E" w:rsidRPr="00E4717E" w:rsidRDefault="00E4717E" w:rsidP="00E4717E">
      <w:pPr>
        <w:rPr>
          <w:color w:val="000000"/>
          <w:sz w:val="22"/>
        </w:rPr>
      </w:pPr>
    </w:p>
    <w:p w14:paraId="7CA1E84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Источник загрязнения: 6013, Пылящая поверхность</w:t>
      </w:r>
    </w:p>
    <w:p w14:paraId="764A635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Источник выделения: 6013 01, Заправка техники</w:t>
      </w:r>
    </w:p>
    <w:p w14:paraId="0E894421" w14:textId="77777777" w:rsidR="00E4717E" w:rsidRPr="00E4717E" w:rsidRDefault="00E4717E" w:rsidP="00E4717E">
      <w:pPr>
        <w:rPr>
          <w:color w:val="000000"/>
          <w:sz w:val="22"/>
        </w:rPr>
      </w:pPr>
    </w:p>
    <w:p w14:paraId="0E0E043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Список литературы:</w:t>
      </w:r>
    </w:p>
    <w:p w14:paraId="1DAD2E6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Методические указания по определению выбросов загрязняющих</w:t>
      </w:r>
    </w:p>
    <w:p w14:paraId="7AE3D12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веществ в атмосферу из резервуаров РНД 211.2.02.09-2004. Астана, 2005</w:t>
      </w:r>
    </w:p>
    <w:p w14:paraId="36EDB55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Расчет по п. 9</w:t>
      </w:r>
    </w:p>
    <w:p w14:paraId="7835FBA8" w14:textId="77777777" w:rsidR="00E4717E" w:rsidRPr="00E4717E" w:rsidRDefault="00E4717E" w:rsidP="00E4717E">
      <w:pPr>
        <w:rPr>
          <w:color w:val="000000"/>
          <w:sz w:val="22"/>
        </w:rPr>
      </w:pPr>
    </w:p>
    <w:p w14:paraId="23A9A31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Нефтепродукт:Дизельное топливо</w:t>
      </w:r>
    </w:p>
    <w:p w14:paraId="432F6CCF" w14:textId="77777777" w:rsidR="00E4717E" w:rsidRPr="00E4717E" w:rsidRDefault="00E4717E" w:rsidP="00E4717E">
      <w:pPr>
        <w:rPr>
          <w:color w:val="000000"/>
          <w:sz w:val="22"/>
        </w:rPr>
      </w:pPr>
    </w:p>
    <w:p w14:paraId="5457FD1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Климатическая зона: вторая - северные области РК (прил. 17)</w:t>
      </w:r>
    </w:p>
    <w:p w14:paraId="322567DE" w14:textId="77777777" w:rsidR="00E4717E" w:rsidRPr="00E4717E" w:rsidRDefault="00E4717E" w:rsidP="00E4717E">
      <w:pPr>
        <w:rPr>
          <w:color w:val="000000"/>
          <w:sz w:val="22"/>
        </w:rPr>
      </w:pPr>
    </w:p>
    <w:p w14:paraId="7AC4901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Расчет выбросов от топливораздаточных колонок (ТРК)</w:t>
      </w:r>
    </w:p>
    <w:p w14:paraId="44A6A6BC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lastRenderedPageBreak/>
        <w:t>____________________________________________________________</w:t>
      </w:r>
    </w:p>
    <w:p w14:paraId="58B0FAF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Максимальная концентрация паров нефтепродукта при заполнении</w:t>
      </w:r>
    </w:p>
    <w:p w14:paraId="1E69392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баков автомашин, г/м3 (Прил. 12), </w:t>
      </w:r>
      <w:r w:rsidRPr="00E4717E">
        <w:rPr>
          <w:b/>
          <w:i/>
          <w:color w:val="000000"/>
          <w:sz w:val="22"/>
        </w:rPr>
        <w:t xml:space="preserve">CMAX = </w:t>
      </w:r>
      <w:r w:rsidRPr="00E4717E">
        <w:rPr>
          <w:b/>
          <w:color w:val="000000"/>
        </w:rPr>
        <w:t>3.14</w:t>
      </w:r>
    </w:p>
    <w:p w14:paraId="38AE758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отпускаемого нефтепродукта в осенне-зимний период, м3, </w:t>
      </w:r>
      <w:r w:rsidRPr="00E4717E">
        <w:rPr>
          <w:b/>
          <w:i/>
          <w:color w:val="000000"/>
          <w:sz w:val="22"/>
        </w:rPr>
        <w:t xml:space="preserve">QOZ = </w:t>
      </w:r>
      <w:r w:rsidRPr="00E4717E">
        <w:rPr>
          <w:b/>
          <w:color w:val="000000"/>
        </w:rPr>
        <w:t>5000</w:t>
      </w:r>
    </w:p>
    <w:p w14:paraId="6C48723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Концентрация паров нефтепродукта при заполнении</w:t>
      </w:r>
    </w:p>
    <w:p w14:paraId="532C11E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баков автомашин в осенне-зимний период, г/м3 (Прил. 15), </w:t>
      </w:r>
      <w:r w:rsidRPr="00E4717E">
        <w:rPr>
          <w:b/>
          <w:i/>
          <w:color w:val="000000"/>
          <w:sz w:val="22"/>
        </w:rPr>
        <w:t xml:space="preserve">CAMOZ = </w:t>
      </w:r>
      <w:r w:rsidRPr="00E4717E">
        <w:rPr>
          <w:b/>
          <w:color w:val="000000"/>
        </w:rPr>
        <w:t>1.6</w:t>
      </w:r>
    </w:p>
    <w:p w14:paraId="0D0C2C4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отпускаемого нефтепродукта в весенне-летний период, м3, </w:t>
      </w:r>
      <w:r w:rsidRPr="00E4717E">
        <w:rPr>
          <w:b/>
          <w:i/>
          <w:color w:val="000000"/>
          <w:sz w:val="22"/>
        </w:rPr>
        <w:t xml:space="preserve">QVL = </w:t>
      </w:r>
      <w:r w:rsidRPr="00E4717E">
        <w:rPr>
          <w:b/>
          <w:color w:val="000000"/>
        </w:rPr>
        <w:t>5000</w:t>
      </w:r>
    </w:p>
    <w:p w14:paraId="12E0C03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Концентрация паров нефтепродукта при заполнении</w:t>
      </w:r>
    </w:p>
    <w:p w14:paraId="336C1D4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баков автомашин в весенне-летний период, г/м3 (Прил. 15), </w:t>
      </w:r>
      <w:r w:rsidRPr="00E4717E">
        <w:rPr>
          <w:b/>
          <w:i/>
          <w:color w:val="000000"/>
          <w:sz w:val="22"/>
        </w:rPr>
        <w:t xml:space="preserve">CAMVL = </w:t>
      </w:r>
      <w:r w:rsidRPr="00E4717E">
        <w:rPr>
          <w:b/>
          <w:color w:val="000000"/>
        </w:rPr>
        <w:t>2.2</w:t>
      </w:r>
    </w:p>
    <w:p w14:paraId="64C6A796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Производительность одного рукава ТРК</w:t>
      </w:r>
    </w:p>
    <w:p w14:paraId="0D64EEF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(с учетом дискретности работы), м3/час, </w:t>
      </w:r>
      <w:r w:rsidRPr="00E4717E">
        <w:rPr>
          <w:b/>
          <w:i/>
          <w:color w:val="000000"/>
          <w:sz w:val="22"/>
        </w:rPr>
        <w:t xml:space="preserve">VTRK = </w:t>
      </w:r>
      <w:r w:rsidRPr="00E4717E">
        <w:rPr>
          <w:b/>
          <w:color w:val="000000"/>
        </w:rPr>
        <w:t>0.4</w:t>
      </w:r>
    </w:p>
    <w:p w14:paraId="6A67D00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Количество одновременно работающих рукавов ТРК, отпускающих</w:t>
      </w:r>
    </w:p>
    <w:p w14:paraId="3019CB6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выбранный вид нефтепродукта, </w:t>
      </w:r>
      <w:r w:rsidRPr="00E4717E">
        <w:rPr>
          <w:b/>
          <w:i/>
          <w:color w:val="000000"/>
          <w:sz w:val="22"/>
        </w:rPr>
        <w:t xml:space="preserve">NN = </w:t>
      </w:r>
      <w:r w:rsidRPr="00E4717E">
        <w:rPr>
          <w:b/>
          <w:color w:val="000000"/>
        </w:rPr>
        <w:t>2</w:t>
      </w:r>
    </w:p>
    <w:p w14:paraId="66A113B4" w14:textId="77777777" w:rsidR="00E4717E" w:rsidRPr="00E4717E" w:rsidRDefault="00E4717E" w:rsidP="00E4717E">
      <w:pPr>
        <w:rPr>
          <w:b/>
          <w:color w:val="000000"/>
        </w:rPr>
      </w:pPr>
    </w:p>
    <w:p w14:paraId="07C5DEF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из разовых выброс при заполнении баков, г/с (9.2.2), </w:t>
      </w:r>
      <w:r w:rsidRPr="00E4717E">
        <w:rPr>
          <w:b/>
          <w:i/>
          <w:color w:val="000000"/>
          <w:sz w:val="22"/>
        </w:rPr>
        <w:t xml:space="preserve">GB = </w:t>
      </w:r>
      <w:r w:rsidRPr="00E4717E">
        <w:rPr>
          <w:b/>
          <w:i/>
          <w:color w:val="000000"/>
        </w:rPr>
        <w:t xml:space="preserve">NN · CMAX · VTRK / 3600 = </w:t>
      </w:r>
      <w:r w:rsidRPr="00E4717E">
        <w:rPr>
          <w:b/>
          <w:color w:val="000000"/>
        </w:rPr>
        <w:t>2 · 3.14 · 0.4 / 3600 = 0.000698</w:t>
      </w:r>
    </w:p>
    <w:p w14:paraId="05D56EF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Выбросы при закачке в баки автомобилей, т/год (9.2.7), </w:t>
      </w:r>
      <w:r w:rsidRPr="00E4717E">
        <w:rPr>
          <w:b/>
          <w:i/>
          <w:color w:val="000000"/>
          <w:sz w:val="22"/>
        </w:rPr>
        <w:t xml:space="preserve">MBA = </w:t>
      </w:r>
      <w:r>
        <w:rPr>
          <w:b/>
          <w:i/>
          <w:color w:val="000000"/>
        </w:rPr>
        <w:t>(CAMOZ · QOZ + CAMVL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(1.6 · 5000 + 2.2 · 5000)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E4717E">
        <w:rPr>
          <w:b/>
          <w:color w:val="000000"/>
        </w:rPr>
        <w:t>0.019</w:t>
      </w:r>
    </w:p>
    <w:p w14:paraId="18DFFF5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Удельный выброс при проливах, г/м3, </w:t>
      </w:r>
      <w:r w:rsidRPr="00E4717E">
        <w:rPr>
          <w:b/>
          <w:i/>
          <w:color w:val="000000"/>
          <w:sz w:val="22"/>
        </w:rPr>
        <w:t xml:space="preserve">J = </w:t>
      </w:r>
      <w:r w:rsidRPr="00E4717E">
        <w:rPr>
          <w:b/>
          <w:color w:val="000000"/>
        </w:rPr>
        <w:t>50</w:t>
      </w:r>
    </w:p>
    <w:p w14:paraId="0ECAD84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Выбросы паров нефтепродукта при проливах на ТРК, т/год (9.2.8), </w:t>
      </w:r>
      <w:r w:rsidRPr="00E4717E">
        <w:rPr>
          <w:b/>
          <w:i/>
          <w:color w:val="000000"/>
          <w:sz w:val="22"/>
        </w:rPr>
        <w:t xml:space="preserve">MPRA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(5000 + 5000)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E4717E">
        <w:rPr>
          <w:b/>
          <w:color w:val="000000"/>
        </w:rPr>
        <w:t>0.25</w:t>
      </w:r>
    </w:p>
    <w:p w14:paraId="4E389EC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(9.2.6), </w:t>
      </w:r>
      <w:r w:rsidRPr="00E4717E">
        <w:rPr>
          <w:b/>
          <w:i/>
          <w:color w:val="000000"/>
          <w:sz w:val="22"/>
        </w:rPr>
        <w:t xml:space="preserve">MTRK = </w:t>
      </w:r>
      <w:r w:rsidRPr="00E4717E">
        <w:rPr>
          <w:b/>
          <w:i/>
          <w:color w:val="000000"/>
        </w:rPr>
        <w:t xml:space="preserve">MBA + MPRA = </w:t>
      </w:r>
      <w:r w:rsidRPr="00E4717E">
        <w:rPr>
          <w:b/>
          <w:color w:val="000000"/>
        </w:rPr>
        <w:t>0.019 + 0.25 = 0.269</w:t>
      </w:r>
    </w:p>
    <w:p w14:paraId="6EFCA5E8" w14:textId="77777777" w:rsidR="00E4717E" w:rsidRPr="00E4717E" w:rsidRDefault="00E4717E" w:rsidP="00E4717E">
      <w:pPr>
        <w:rPr>
          <w:b/>
          <w:color w:val="000000"/>
        </w:rPr>
      </w:pPr>
    </w:p>
    <w:p w14:paraId="5861208D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7B717C23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5EC8953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Концентрация ЗВ в парах, % масс (Прил. 14), </w:t>
      </w:r>
      <w:r w:rsidRPr="00E4717E">
        <w:rPr>
          <w:b/>
          <w:i/>
          <w:color w:val="000000"/>
          <w:sz w:val="22"/>
        </w:rPr>
        <w:t xml:space="preserve">CI = </w:t>
      </w:r>
      <w:r w:rsidRPr="00E4717E">
        <w:rPr>
          <w:b/>
          <w:color w:val="000000"/>
        </w:rPr>
        <w:t>99.72</w:t>
      </w:r>
    </w:p>
    <w:p w14:paraId="19319BB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(5.2.5), </w:t>
      </w:r>
      <w:r w:rsidRPr="00E4717E">
        <w:rPr>
          <w:b/>
          <w:i/>
          <w:color w:val="000000"/>
          <w:sz w:val="22"/>
        </w:rPr>
        <w:t xml:space="preserve">_M_ = </w:t>
      </w:r>
      <w:r w:rsidRPr="00E4717E">
        <w:rPr>
          <w:b/>
          <w:i/>
          <w:color w:val="000000"/>
        </w:rPr>
        <w:t xml:space="preserve">CI · M / 100 = </w:t>
      </w:r>
      <w:r w:rsidRPr="00E4717E">
        <w:rPr>
          <w:b/>
          <w:color w:val="000000"/>
        </w:rPr>
        <w:t>99.72 · 0.269 / 100 = 0.2682468</w:t>
      </w:r>
    </w:p>
    <w:p w14:paraId="3432546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из разовых выброс, г/с (5.2.4), </w:t>
      </w:r>
      <w:r w:rsidRPr="00E4717E">
        <w:rPr>
          <w:b/>
          <w:i/>
          <w:color w:val="000000"/>
          <w:sz w:val="22"/>
        </w:rPr>
        <w:t xml:space="preserve">_G_ = </w:t>
      </w:r>
      <w:r w:rsidRPr="00E4717E">
        <w:rPr>
          <w:b/>
          <w:i/>
          <w:color w:val="000000"/>
        </w:rPr>
        <w:t xml:space="preserve">CI · G / 100 = </w:t>
      </w:r>
      <w:r w:rsidRPr="00E4717E">
        <w:rPr>
          <w:b/>
          <w:color w:val="000000"/>
        </w:rPr>
        <w:t>99.72 · 0.000698 / 100 = 0.0006960456</w:t>
      </w:r>
    </w:p>
    <w:p w14:paraId="6813F76B" w14:textId="77777777" w:rsidR="00E4717E" w:rsidRPr="00E4717E" w:rsidRDefault="00E4717E" w:rsidP="00E4717E">
      <w:pPr>
        <w:rPr>
          <w:b/>
          <w:color w:val="000000"/>
        </w:rPr>
      </w:pPr>
    </w:p>
    <w:p w14:paraId="7D39F547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0333 Сероводород (Дигидросульфид) (518)</w:t>
      </w:r>
    </w:p>
    <w:p w14:paraId="5913625A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4FF0143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Концентрация ЗВ в парах, % масс (Прил. 14), </w:t>
      </w:r>
      <w:r w:rsidRPr="00E4717E">
        <w:rPr>
          <w:b/>
          <w:i/>
          <w:color w:val="000000"/>
          <w:sz w:val="22"/>
        </w:rPr>
        <w:t xml:space="preserve">CI = </w:t>
      </w:r>
      <w:r w:rsidRPr="00E4717E">
        <w:rPr>
          <w:b/>
          <w:color w:val="000000"/>
        </w:rPr>
        <w:t>0.28</w:t>
      </w:r>
    </w:p>
    <w:p w14:paraId="548E094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(5.2.5), </w:t>
      </w:r>
      <w:r w:rsidRPr="00E4717E">
        <w:rPr>
          <w:b/>
          <w:i/>
          <w:color w:val="000000"/>
          <w:sz w:val="22"/>
        </w:rPr>
        <w:t xml:space="preserve">_M_ = </w:t>
      </w:r>
      <w:r w:rsidRPr="00E4717E">
        <w:rPr>
          <w:b/>
          <w:i/>
          <w:color w:val="000000"/>
        </w:rPr>
        <w:t xml:space="preserve">CI · M / 100 = </w:t>
      </w:r>
      <w:r w:rsidRPr="00E4717E">
        <w:rPr>
          <w:b/>
          <w:color w:val="000000"/>
        </w:rPr>
        <w:t>0.28 · 0.269 / 100 = 0.0007532</w:t>
      </w:r>
    </w:p>
    <w:p w14:paraId="0B93C36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из разовых выброс, г/с (5.2.4), </w:t>
      </w:r>
      <w:r w:rsidRPr="00E4717E">
        <w:rPr>
          <w:b/>
          <w:i/>
          <w:color w:val="000000"/>
          <w:sz w:val="22"/>
        </w:rPr>
        <w:t xml:space="preserve">_G_ = </w:t>
      </w:r>
      <w:r w:rsidRPr="00E4717E">
        <w:rPr>
          <w:b/>
          <w:i/>
          <w:color w:val="000000"/>
        </w:rPr>
        <w:t xml:space="preserve">CI · G / 100 = </w:t>
      </w:r>
      <w:r w:rsidRPr="00E4717E">
        <w:rPr>
          <w:b/>
          <w:color w:val="000000"/>
        </w:rPr>
        <w:t>0.28 · 0.000698 / 100 = 0.0000019544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E4717E" w14:paraId="7BC147CE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AF6E" w14:textId="40EC9249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C85C" w14:textId="4EB4DC73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2A24" w14:textId="0B7A1121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942C" w14:textId="64EFE14C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4717E" w14:paraId="7B8BE6FC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F0A6" w14:textId="412949BB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E473" w14:textId="67FE7242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E8F0" w14:textId="27723A5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0.0000019544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453C" w14:textId="64344EA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0.0007532</w:t>
            </w:r>
          </w:p>
        </w:tc>
      </w:tr>
      <w:tr w:rsidR="00E4717E" w14:paraId="43E3E314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21CF" w14:textId="188B3CED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C88F" w14:textId="30AD0E97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DEEE" w14:textId="7A157D0F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0.0006960456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2727" w14:textId="256BB03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0.2682468</w:t>
            </w:r>
          </w:p>
        </w:tc>
      </w:tr>
    </w:tbl>
    <w:p w14:paraId="53060F45" w14:textId="2A0B38EE" w:rsidR="00E4717E" w:rsidRPr="00E4717E" w:rsidRDefault="00E4717E" w:rsidP="00E4717E">
      <w:pPr>
        <w:rPr>
          <w:color w:val="000000"/>
          <w:sz w:val="22"/>
        </w:rPr>
      </w:pPr>
    </w:p>
    <w:p w14:paraId="2BE9284F" w14:textId="77777777" w:rsidR="00E4717E" w:rsidRPr="00E4717E" w:rsidRDefault="00E4717E" w:rsidP="00E4717E">
      <w:pPr>
        <w:rPr>
          <w:color w:val="000000"/>
          <w:sz w:val="22"/>
        </w:rPr>
      </w:pPr>
    </w:p>
    <w:p w14:paraId="0E510028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44C26708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624C19F4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54BE667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ЭРА v3.0.406</w:t>
      </w:r>
    </w:p>
    <w:p w14:paraId="2FBD4C23" w14:textId="77777777" w:rsidR="00E4717E" w:rsidRPr="00E4717E" w:rsidRDefault="00E4717E" w:rsidP="00E4717E">
      <w:pPr>
        <w:rPr>
          <w:color w:val="000000"/>
          <w:sz w:val="22"/>
        </w:rPr>
      </w:pPr>
    </w:p>
    <w:p w14:paraId="1010082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Дата:16.10.25 Время:18:21:44</w:t>
      </w:r>
    </w:p>
    <w:p w14:paraId="73D56157" w14:textId="77777777" w:rsidR="00E4717E" w:rsidRPr="00E4717E" w:rsidRDefault="00E4717E" w:rsidP="00E4717E">
      <w:pPr>
        <w:rPr>
          <w:color w:val="000000"/>
          <w:sz w:val="22"/>
        </w:rPr>
      </w:pPr>
    </w:p>
    <w:p w14:paraId="27577067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  <w:r w:rsidRPr="00E4717E">
        <w:rPr>
          <w:b/>
          <w:color w:val="000000"/>
          <w:sz w:val="28"/>
        </w:rPr>
        <w:t xml:space="preserve">               РАСЧЕТ ВАЛОВЫХ ВЫБРОСОВ</w:t>
      </w:r>
    </w:p>
    <w:p w14:paraId="244E7B68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</w:p>
    <w:p w14:paraId="616C8D7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Город: 225, Жанааркинский район, Улытау</w:t>
      </w:r>
    </w:p>
    <w:p w14:paraId="3D28874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lastRenderedPageBreak/>
        <w:t>Объект: 0006, Вариант 1 ТОО "BAZA Construction", месторождение Западный-Камыс</w:t>
      </w:r>
    </w:p>
    <w:p w14:paraId="6E91A603" w14:textId="77777777" w:rsidR="00E4717E" w:rsidRPr="00E4717E" w:rsidRDefault="00E4717E" w:rsidP="00E4717E">
      <w:pPr>
        <w:rPr>
          <w:color w:val="000000"/>
          <w:sz w:val="22"/>
        </w:rPr>
      </w:pPr>
    </w:p>
    <w:p w14:paraId="1BA65DA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Источник загрязнения: 6010, Пылящая повехность</w:t>
      </w:r>
    </w:p>
    <w:p w14:paraId="04D4B61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Источник выделения: 6010 01, Склад ПРС №1</w:t>
      </w:r>
    </w:p>
    <w:p w14:paraId="7FCA76B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Список литературы:</w:t>
      </w:r>
    </w:p>
    <w:p w14:paraId="3C88E0E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7E2354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A34FA89" w14:textId="77777777" w:rsidR="00E4717E" w:rsidRPr="00E4717E" w:rsidRDefault="00E4717E" w:rsidP="00E4717E">
      <w:pPr>
        <w:rPr>
          <w:color w:val="000000"/>
          <w:sz w:val="22"/>
        </w:rPr>
      </w:pPr>
    </w:p>
    <w:p w14:paraId="6D52BEB6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1E595A33" w14:textId="77777777" w:rsidR="00E4717E" w:rsidRPr="00E4717E" w:rsidRDefault="00E4717E" w:rsidP="00E4717E">
      <w:pPr>
        <w:rPr>
          <w:color w:val="000000"/>
          <w:sz w:val="22"/>
        </w:rPr>
      </w:pPr>
    </w:p>
    <w:p w14:paraId="67DE3CC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0C0CA15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Песчано-гравийная смесь (ПГС)</w:t>
      </w:r>
    </w:p>
    <w:p w14:paraId="52F676E5" w14:textId="77777777" w:rsidR="00E4717E" w:rsidRPr="00E4717E" w:rsidRDefault="00E4717E" w:rsidP="00E4717E">
      <w:pPr>
        <w:rPr>
          <w:color w:val="000000"/>
          <w:sz w:val="22"/>
        </w:rPr>
      </w:pPr>
    </w:p>
    <w:p w14:paraId="1F1C1F1B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F25092E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035D5CD6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559C19D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3EAF301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2A28748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2C84E27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6FC66C8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71BA5F9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63412BD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19063CD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737F63A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51CBD3D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40</w:t>
      </w:r>
    </w:p>
    <w:p w14:paraId="5A39299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0.5</w:t>
      </w:r>
    </w:p>
    <w:p w14:paraId="16BB712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3368EB2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2DA70CB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0.002</w:t>
      </w:r>
    </w:p>
    <w:p w14:paraId="26B7617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7A00B4D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12E7EB8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3B2EB10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24FFE3A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0.5 · 0.002 · 9999 · (1-0.85) = 0.37</w:t>
      </w:r>
    </w:p>
    <w:p w14:paraId="3BC9F79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0.5 · 0.002 · 9999 · (365-(150 + 30)) · (1-0.85) = 4.17</w:t>
      </w:r>
    </w:p>
    <w:p w14:paraId="636CD7A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0 + 0.37 = 0.37</w:t>
      </w:r>
    </w:p>
    <w:p w14:paraId="7C40B8F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0 + 4.17 = 4.17</w:t>
      </w:r>
    </w:p>
    <w:p w14:paraId="372ECBF0" w14:textId="77777777" w:rsidR="00E4717E" w:rsidRPr="00E4717E" w:rsidRDefault="00E4717E" w:rsidP="00E4717E">
      <w:pPr>
        <w:rPr>
          <w:b/>
          <w:color w:val="000000"/>
        </w:rPr>
      </w:pPr>
    </w:p>
    <w:p w14:paraId="0D4726E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6924AD0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Песчано-гравийная смесь (ПГС)</w:t>
      </w:r>
    </w:p>
    <w:p w14:paraId="1809643A" w14:textId="77777777" w:rsidR="00E4717E" w:rsidRPr="00E4717E" w:rsidRDefault="00E4717E" w:rsidP="00E4717E">
      <w:pPr>
        <w:rPr>
          <w:color w:val="000000"/>
          <w:sz w:val="22"/>
        </w:rPr>
      </w:pPr>
    </w:p>
    <w:p w14:paraId="0D4272E0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CE88432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10B7FAB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4483E75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71C0479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1054E02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4E4969E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5962B26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0E71423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7921CC3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2BC32A5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61D47BB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509B650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40</w:t>
      </w:r>
    </w:p>
    <w:p w14:paraId="3FE30D8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0.5</w:t>
      </w:r>
    </w:p>
    <w:p w14:paraId="4750106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2E955CE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317FC03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0.002</w:t>
      </w:r>
    </w:p>
    <w:p w14:paraId="49E27CC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2432AFB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3321C0C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0F0A7B1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493ED3C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0.5 · 0.002 · 9999 · (1-0.85) = 0.37</w:t>
      </w:r>
    </w:p>
    <w:p w14:paraId="7168A3C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0.5 · 0.002 · 9999 · (365-(150 + 30)) · (1-0.85) = 4.17</w:t>
      </w:r>
    </w:p>
    <w:p w14:paraId="1A27AF1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0.37 + 0.37 = 0.74</w:t>
      </w:r>
    </w:p>
    <w:p w14:paraId="5A64832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4.17 + 4.17 = 8.34</w:t>
      </w:r>
    </w:p>
    <w:p w14:paraId="003BE71F" w14:textId="77777777" w:rsidR="00E4717E" w:rsidRPr="00E4717E" w:rsidRDefault="00E4717E" w:rsidP="00E4717E">
      <w:pPr>
        <w:rPr>
          <w:b/>
          <w:color w:val="000000"/>
        </w:rPr>
      </w:pPr>
    </w:p>
    <w:p w14:paraId="4552F8B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5994A99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Песчано-гравийная смесь (ПГС)</w:t>
      </w:r>
    </w:p>
    <w:p w14:paraId="478D5E76" w14:textId="77777777" w:rsidR="00E4717E" w:rsidRPr="00E4717E" w:rsidRDefault="00E4717E" w:rsidP="00E4717E">
      <w:pPr>
        <w:rPr>
          <w:color w:val="000000"/>
          <w:sz w:val="22"/>
        </w:rPr>
      </w:pPr>
    </w:p>
    <w:p w14:paraId="294D6487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6EB8F84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5258D09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5392618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16C0641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0311DA2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06FB98D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6A2EDA7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4446CDC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03F9F40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4C0EF32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43CBE1D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5005B78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40</w:t>
      </w:r>
    </w:p>
    <w:p w14:paraId="3287388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0.5</w:t>
      </w:r>
    </w:p>
    <w:p w14:paraId="619526E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47778DB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1284534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0.002</w:t>
      </w:r>
    </w:p>
    <w:p w14:paraId="53B4A5F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762B82C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5FFD3CD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6E403E1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71890D6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0.5 · 0.002 · 9999 · (1-0.85) = 0.37</w:t>
      </w:r>
    </w:p>
    <w:p w14:paraId="583117B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0.5 · 0.002 · 9999 · (365-(150 + 30)) · (1-0.85) = 4.17</w:t>
      </w:r>
    </w:p>
    <w:p w14:paraId="4833F8F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0.74 + 0.37 = 1.11</w:t>
      </w:r>
    </w:p>
    <w:p w14:paraId="6903789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8.34 + 4.17 = 12.5</w:t>
      </w:r>
    </w:p>
    <w:p w14:paraId="65FCBD51" w14:textId="77777777" w:rsidR="00E4717E" w:rsidRPr="00E4717E" w:rsidRDefault="00E4717E" w:rsidP="00E4717E">
      <w:pPr>
        <w:rPr>
          <w:b/>
          <w:color w:val="000000"/>
        </w:rPr>
      </w:pPr>
    </w:p>
    <w:p w14:paraId="5950123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66699A2C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Песчано-гравийная смесь (ПГС)</w:t>
      </w:r>
    </w:p>
    <w:p w14:paraId="1B089708" w14:textId="77777777" w:rsidR="00E4717E" w:rsidRPr="00E4717E" w:rsidRDefault="00E4717E" w:rsidP="00E4717E">
      <w:pPr>
        <w:rPr>
          <w:color w:val="000000"/>
          <w:sz w:val="22"/>
        </w:rPr>
      </w:pPr>
    </w:p>
    <w:p w14:paraId="3C208045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822418F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4539970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0435BE5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120CE03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279CC39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6C49FD3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0C99146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495926A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257AA69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7D22D0A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62B8557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319809D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40</w:t>
      </w:r>
    </w:p>
    <w:p w14:paraId="68133EF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0.5</w:t>
      </w:r>
    </w:p>
    <w:p w14:paraId="2EEDC98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56C37ED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4F5DA00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0.002</w:t>
      </w:r>
    </w:p>
    <w:p w14:paraId="2ECDAD4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6AA4FB3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56A9D43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33BCCD3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2C90112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0.5 · 0.002 · 9999 · (1-0.85) = 0.37</w:t>
      </w:r>
    </w:p>
    <w:p w14:paraId="4FD7EF3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0.5 · 0.002 · 9999 · (365-(150 + 30)) · (1-0.85) = 4.17</w:t>
      </w:r>
    </w:p>
    <w:p w14:paraId="2CA17C2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1.11 + 0.37 = 1.48</w:t>
      </w:r>
    </w:p>
    <w:p w14:paraId="642B49C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12.5 + 4.17 = 16.67</w:t>
      </w:r>
    </w:p>
    <w:p w14:paraId="66F7D217" w14:textId="77777777" w:rsidR="00E4717E" w:rsidRPr="00E4717E" w:rsidRDefault="00E4717E" w:rsidP="00E4717E">
      <w:pPr>
        <w:rPr>
          <w:b/>
          <w:color w:val="000000"/>
        </w:rPr>
      </w:pPr>
    </w:p>
    <w:p w14:paraId="5C1E9D3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1C2206D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Песчано-гравийная смесь (ПГС)</w:t>
      </w:r>
    </w:p>
    <w:p w14:paraId="3868FE1E" w14:textId="77777777" w:rsidR="00E4717E" w:rsidRPr="00E4717E" w:rsidRDefault="00E4717E" w:rsidP="00E4717E">
      <w:pPr>
        <w:rPr>
          <w:color w:val="000000"/>
          <w:sz w:val="22"/>
        </w:rPr>
      </w:pPr>
    </w:p>
    <w:p w14:paraId="50DAE898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2C6ADD7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10394DB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4721803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11D4905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61FC3A0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67B2CC8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2C1F543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2B2970F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4D15007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48F90D4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4F84E72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3C8E3C3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40</w:t>
      </w:r>
    </w:p>
    <w:p w14:paraId="63883AD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0.5</w:t>
      </w:r>
    </w:p>
    <w:p w14:paraId="32BA7D7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8091</w:t>
      </w:r>
    </w:p>
    <w:p w14:paraId="1402D5E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1D2EBBC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0.002</w:t>
      </w:r>
    </w:p>
    <w:p w14:paraId="03BC2FB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6DF9B04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55BC1CA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6E3C765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4B64C21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0.5 · 0.002 · 8091 · (1-0.85) = 0.299</w:t>
      </w:r>
    </w:p>
    <w:p w14:paraId="231FA00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0.5 · 0.002 · 8091 · (365-(150 + 30)) · (1-0.85) = 3.375</w:t>
      </w:r>
    </w:p>
    <w:p w14:paraId="57CE4D7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1.48 + 0.299 = 1.78</w:t>
      </w:r>
    </w:p>
    <w:p w14:paraId="3EB34F6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16.67 + 3.375 = 20.05</w:t>
      </w:r>
    </w:p>
    <w:p w14:paraId="41612B1D" w14:textId="77777777" w:rsidR="00E4717E" w:rsidRPr="00E4717E" w:rsidRDefault="00E4717E" w:rsidP="00E4717E">
      <w:pPr>
        <w:rPr>
          <w:b/>
          <w:color w:val="000000"/>
        </w:rPr>
      </w:pPr>
    </w:p>
    <w:p w14:paraId="248B24A7" w14:textId="77777777" w:rsidR="00E4717E" w:rsidRPr="00E4717E" w:rsidRDefault="00E4717E" w:rsidP="00E4717E">
      <w:pPr>
        <w:rPr>
          <w:b/>
          <w:i/>
          <w:color w:val="000000"/>
          <w:sz w:val="22"/>
        </w:rPr>
      </w:pPr>
      <w:r w:rsidRPr="00E4717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E4717E" w14:paraId="2240D2F0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76EA" w14:textId="2BE90081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C420" w14:textId="24C51B00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E6A8" w14:textId="38A98313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6538" w14:textId="5A1652F5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4717E" w14:paraId="691144DE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E765" w14:textId="568BF148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EECC" w14:textId="51B441EE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F188" w14:textId="0B521B1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DE20" w14:textId="67E5C36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20.05</w:t>
            </w:r>
          </w:p>
        </w:tc>
      </w:tr>
    </w:tbl>
    <w:p w14:paraId="4C4009F4" w14:textId="47BFCF93" w:rsidR="00E4717E" w:rsidRPr="00E4717E" w:rsidRDefault="00E4717E" w:rsidP="00E4717E">
      <w:pPr>
        <w:rPr>
          <w:color w:val="000000"/>
          <w:sz w:val="22"/>
        </w:rPr>
      </w:pPr>
    </w:p>
    <w:p w14:paraId="5F0A83ED" w14:textId="77777777" w:rsidR="00E4717E" w:rsidRPr="00E4717E" w:rsidRDefault="00E4717E" w:rsidP="00E4717E">
      <w:pPr>
        <w:rPr>
          <w:color w:val="000000"/>
          <w:sz w:val="22"/>
        </w:rPr>
      </w:pPr>
    </w:p>
    <w:p w14:paraId="48AAEB4F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2E3046B9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1D811A12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1DC5702C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ЭРА v3.0.406</w:t>
      </w:r>
    </w:p>
    <w:p w14:paraId="05C90392" w14:textId="77777777" w:rsidR="00E4717E" w:rsidRPr="00E4717E" w:rsidRDefault="00E4717E" w:rsidP="00E4717E">
      <w:pPr>
        <w:rPr>
          <w:color w:val="000000"/>
          <w:sz w:val="22"/>
        </w:rPr>
      </w:pPr>
    </w:p>
    <w:p w14:paraId="4A5ED9D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Дата:16.10.25 Время:18:22:21</w:t>
      </w:r>
    </w:p>
    <w:p w14:paraId="04F04571" w14:textId="77777777" w:rsidR="00E4717E" w:rsidRPr="00E4717E" w:rsidRDefault="00E4717E" w:rsidP="00E4717E">
      <w:pPr>
        <w:rPr>
          <w:color w:val="000000"/>
          <w:sz w:val="22"/>
        </w:rPr>
      </w:pPr>
    </w:p>
    <w:p w14:paraId="184BE1F2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  <w:r w:rsidRPr="00E4717E">
        <w:rPr>
          <w:b/>
          <w:color w:val="000000"/>
          <w:sz w:val="28"/>
        </w:rPr>
        <w:t xml:space="preserve">               РАСЧЕТ ВАЛОВЫХ ВЫБРОСОВ</w:t>
      </w:r>
    </w:p>
    <w:p w14:paraId="3720BEEF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</w:p>
    <w:p w14:paraId="6A7E8D46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Город: 225, Жанааркинский район, Улытау</w:t>
      </w:r>
    </w:p>
    <w:p w14:paraId="2C9D42F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Объект: 0006, Вариант 1 ТОО "BAZA Construction", месторождение Западный-Камыс</w:t>
      </w:r>
    </w:p>
    <w:p w14:paraId="1BBD494D" w14:textId="77777777" w:rsidR="00E4717E" w:rsidRPr="00E4717E" w:rsidRDefault="00E4717E" w:rsidP="00E4717E">
      <w:pPr>
        <w:rPr>
          <w:color w:val="000000"/>
          <w:sz w:val="22"/>
        </w:rPr>
      </w:pPr>
    </w:p>
    <w:p w14:paraId="0C0CE9F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Источник загрязнения: 6011, Пылящая поверхность</w:t>
      </w:r>
    </w:p>
    <w:p w14:paraId="35504E1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Источник выделения: 6011 01, Склад ПРС №2</w:t>
      </w:r>
    </w:p>
    <w:p w14:paraId="1FF7042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Список литературы:</w:t>
      </w:r>
    </w:p>
    <w:p w14:paraId="3A9EC0A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3227A6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AF49B02" w14:textId="77777777" w:rsidR="00E4717E" w:rsidRPr="00E4717E" w:rsidRDefault="00E4717E" w:rsidP="00E4717E">
      <w:pPr>
        <w:rPr>
          <w:color w:val="000000"/>
          <w:sz w:val="22"/>
        </w:rPr>
      </w:pPr>
    </w:p>
    <w:p w14:paraId="67F7826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lastRenderedPageBreak/>
        <w:t>Тип источника выделения: Погрузочно-разгрузочные работы, пересыпки, статическое хранение пылящих материалов</w:t>
      </w:r>
    </w:p>
    <w:p w14:paraId="79F9836C" w14:textId="77777777" w:rsidR="00E4717E" w:rsidRPr="00E4717E" w:rsidRDefault="00E4717E" w:rsidP="00E4717E">
      <w:pPr>
        <w:rPr>
          <w:color w:val="000000"/>
          <w:sz w:val="22"/>
        </w:rPr>
      </w:pPr>
    </w:p>
    <w:p w14:paraId="01B523F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2C86468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Песчано-гравийная смесь (ПГС)</w:t>
      </w:r>
    </w:p>
    <w:p w14:paraId="412087A8" w14:textId="77777777" w:rsidR="00E4717E" w:rsidRPr="00E4717E" w:rsidRDefault="00E4717E" w:rsidP="00E4717E">
      <w:pPr>
        <w:rPr>
          <w:color w:val="000000"/>
          <w:sz w:val="22"/>
        </w:rPr>
      </w:pPr>
    </w:p>
    <w:p w14:paraId="7AA49A5D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98162CD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28838D86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7A24529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4A536D6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0C1A2A7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11DDA95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15F172D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02832DB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4AC01FA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1BEBE3A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733E2EF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0D9F2E1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40</w:t>
      </w:r>
    </w:p>
    <w:p w14:paraId="37EF77C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0.5</w:t>
      </w:r>
    </w:p>
    <w:p w14:paraId="2B4059F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28158D5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2108DC8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0.002</w:t>
      </w:r>
    </w:p>
    <w:p w14:paraId="1254155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52A6DF5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3606E70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10D4F2D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6AC877A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0.5 · 0.002 · 9999 · (1-0.85) = 0.37</w:t>
      </w:r>
    </w:p>
    <w:p w14:paraId="788BBD8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0.5 · 0.002 · 9999 · (365-(150 + 30)) · (1-0.85) = 4.17</w:t>
      </w:r>
    </w:p>
    <w:p w14:paraId="7691A4C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0 + 0.37 = 0.37</w:t>
      </w:r>
    </w:p>
    <w:p w14:paraId="05EE49B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0 + 4.17 = 4.17</w:t>
      </w:r>
    </w:p>
    <w:p w14:paraId="74FCC378" w14:textId="77777777" w:rsidR="00E4717E" w:rsidRPr="00E4717E" w:rsidRDefault="00E4717E" w:rsidP="00E4717E">
      <w:pPr>
        <w:rPr>
          <w:b/>
          <w:color w:val="000000"/>
        </w:rPr>
      </w:pPr>
    </w:p>
    <w:p w14:paraId="0356DFA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198499C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Песчано-гравийная смесь (ПГС)</w:t>
      </w:r>
    </w:p>
    <w:p w14:paraId="674D82F0" w14:textId="77777777" w:rsidR="00E4717E" w:rsidRPr="00E4717E" w:rsidRDefault="00E4717E" w:rsidP="00E4717E">
      <w:pPr>
        <w:rPr>
          <w:color w:val="000000"/>
          <w:sz w:val="22"/>
        </w:rPr>
      </w:pPr>
    </w:p>
    <w:p w14:paraId="137E79D7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A182461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2F23589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1D947B1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248D056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06E898A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21FC1DF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3C0831C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0D5D3A2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2FE2EC4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3C6AD70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292D2E5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483935E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40</w:t>
      </w:r>
    </w:p>
    <w:p w14:paraId="317B530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0.5</w:t>
      </w:r>
    </w:p>
    <w:p w14:paraId="09885EE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8661</w:t>
      </w:r>
    </w:p>
    <w:p w14:paraId="05C330A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018334D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0.002</w:t>
      </w:r>
    </w:p>
    <w:p w14:paraId="34C30E9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3AC41B6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5385DD4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6955156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683044B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0.5 · 0.002 · 8661 · (1-0.85) = 0.32</w:t>
      </w:r>
    </w:p>
    <w:p w14:paraId="7CE77A0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0.5 · 0.002 · 8661 · (365-(150 + 30)) · (1-0.85) = 3.61</w:t>
      </w:r>
    </w:p>
    <w:p w14:paraId="507C917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0.37 + 0.32 = 0.69</w:t>
      </w:r>
    </w:p>
    <w:p w14:paraId="71D50E0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4.17 + 3.61 = 7.78</w:t>
      </w:r>
    </w:p>
    <w:p w14:paraId="06CE2C12" w14:textId="77777777" w:rsidR="00E4717E" w:rsidRPr="00E4717E" w:rsidRDefault="00E4717E" w:rsidP="00E4717E">
      <w:pPr>
        <w:rPr>
          <w:b/>
          <w:color w:val="000000"/>
        </w:rPr>
      </w:pPr>
    </w:p>
    <w:p w14:paraId="1A5FAE0D" w14:textId="77777777" w:rsidR="00E4717E" w:rsidRPr="00E4717E" w:rsidRDefault="00E4717E" w:rsidP="00E4717E">
      <w:pPr>
        <w:rPr>
          <w:b/>
          <w:i/>
          <w:color w:val="000000"/>
          <w:sz w:val="22"/>
        </w:rPr>
      </w:pPr>
      <w:r w:rsidRPr="00E4717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E4717E" w14:paraId="6FA34D20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0FFC" w14:textId="66D2BEE8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D80A" w14:textId="3DF2B4E8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D8E3" w14:textId="2312EDF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73D3" w14:textId="283FF3B9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4717E" w14:paraId="04E60FFA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83BA" w14:textId="08FFAC6F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36A2" w14:textId="5386E428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CA4D" w14:textId="78EBB77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0.69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E9EC" w14:textId="05E9F70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7.78</w:t>
            </w:r>
          </w:p>
        </w:tc>
      </w:tr>
    </w:tbl>
    <w:p w14:paraId="35850947" w14:textId="2E7D5CD9" w:rsidR="00E4717E" w:rsidRPr="00E4717E" w:rsidRDefault="00E4717E" w:rsidP="00E4717E">
      <w:pPr>
        <w:rPr>
          <w:color w:val="000000"/>
          <w:sz w:val="22"/>
        </w:rPr>
      </w:pPr>
    </w:p>
    <w:p w14:paraId="0B6F5B42" w14:textId="77777777" w:rsidR="00E4717E" w:rsidRPr="00E4717E" w:rsidRDefault="00E4717E" w:rsidP="00E4717E">
      <w:pPr>
        <w:rPr>
          <w:color w:val="000000"/>
          <w:sz w:val="22"/>
        </w:rPr>
      </w:pPr>
    </w:p>
    <w:p w14:paraId="627180C7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66759D7C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0F5955A6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7AD5084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ЭРА v3.0.406</w:t>
      </w:r>
    </w:p>
    <w:p w14:paraId="49FADF32" w14:textId="77777777" w:rsidR="00E4717E" w:rsidRPr="00E4717E" w:rsidRDefault="00E4717E" w:rsidP="00E4717E">
      <w:pPr>
        <w:rPr>
          <w:color w:val="000000"/>
          <w:sz w:val="22"/>
        </w:rPr>
      </w:pPr>
    </w:p>
    <w:p w14:paraId="231D328C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Дата:16.10.25 Время:12:46:58</w:t>
      </w:r>
    </w:p>
    <w:p w14:paraId="6727E892" w14:textId="77777777" w:rsidR="00E4717E" w:rsidRPr="00E4717E" w:rsidRDefault="00E4717E" w:rsidP="00E4717E">
      <w:pPr>
        <w:rPr>
          <w:color w:val="000000"/>
          <w:sz w:val="22"/>
        </w:rPr>
      </w:pPr>
    </w:p>
    <w:p w14:paraId="2FA2AE42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  <w:r w:rsidRPr="00E4717E">
        <w:rPr>
          <w:b/>
          <w:color w:val="000000"/>
          <w:sz w:val="28"/>
        </w:rPr>
        <w:t xml:space="preserve">               РАСЧЕТ ВАЛОВЫХ ВЫБРОСОВ</w:t>
      </w:r>
    </w:p>
    <w:p w14:paraId="24BEE0D6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</w:p>
    <w:p w14:paraId="0679C41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Город: 225, Жанааркинский район, Улытау</w:t>
      </w:r>
    </w:p>
    <w:p w14:paraId="746B0B5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6782FBE4" w14:textId="77777777" w:rsidR="00E4717E" w:rsidRPr="00E4717E" w:rsidRDefault="00E4717E" w:rsidP="00E4717E">
      <w:pPr>
        <w:rPr>
          <w:color w:val="000000"/>
          <w:sz w:val="22"/>
        </w:rPr>
      </w:pPr>
    </w:p>
    <w:p w14:paraId="37BBED7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Источник загрязнения: 6012, Пылящая поверхность</w:t>
      </w:r>
    </w:p>
    <w:p w14:paraId="5C77C9D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Источник выделения: 6012 01, Внешний отвал вскрышных пород</w:t>
      </w:r>
    </w:p>
    <w:p w14:paraId="5316EBF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Список литературы:</w:t>
      </w:r>
    </w:p>
    <w:p w14:paraId="2FD3AB2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338B84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078D4A3" w14:textId="77777777" w:rsidR="00E4717E" w:rsidRPr="00E4717E" w:rsidRDefault="00E4717E" w:rsidP="00E4717E">
      <w:pPr>
        <w:rPr>
          <w:color w:val="000000"/>
          <w:sz w:val="22"/>
        </w:rPr>
      </w:pPr>
    </w:p>
    <w:p w14:paraId="4B8CAE8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4CFB786" w14:textId="77777777" w:rsidR="00E4717E" w:rsidRPr="00E4717E" w:rsidRDefault="00E4717E" w:rsidP="00E4717E">
      <w:pPr>
        <w:rPr>
          <w:color w:val="000000"/>
          <w:sz w:val="22"/>
        </w:rPr>
      </w:pPr>
    </w:p>
    <w:p w14:paraId="7A1A5A4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1C91B24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4AE5386D" w14:textId="77777777" w:rsidR="00E4717E" w:rsidRPr="00E4717E" w:rsidRDefault="00E4717E" w:rsidP="00E4717E">
      <w:pPr>
        <w:rPr>
          <w:color w:val="000000"/>
          <w:sz w:val="22"/>
        </w:rPr>
      </w:pPr>
    </w:p>
    <w:p w14:paraId="19420E07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E4717E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05D06335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477614F6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114697C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76FE728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34FB91F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12A7B60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0B3C48E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5386222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5175F81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5554656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3400C3A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0A74CA4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6162741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5BE5608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143E6A0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178D814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0F6B838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5994DD4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37224DD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387B669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01C8D39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43B54EF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336BCA7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0 + 0.37 = 0.37</w:t>
      </w:r>
    </w:p>
    <w:p w14:paraId="6512950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0 + 4.17 = 4.17</w:t>
      </w:r>
    </w:p>
    <w:p w14:paraId="471EE1F8" w14:textId="77777777" w:rsidR="00E4717E" w:rsidRPr="00E4717E" w:rsidRDefault="00E4717E" w:rsidP="00E4717E">
      <w:pPr>
        <w:rPr>
          <w:b/>
          <w:color w:val="000000"/>
        </w:rPr>
      </w:pPr>
    </w:p>
    <w:p w14:paraId="695D773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704197D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4EE9454F" w14:textId="77777777" w:rsidR="00E4717E" w:rsidRPr="00E4717E" w:rsidRDefault="00E4717E" w:rsidP="00E4717E">
      <w:pPr>
        <w:rPr>
          <w:color w:val="000000"/>
          <w:sz w:val="22"/>
        </w:rPr>
      </w:pPr>
    </w:p>
    <w:p w14:paraId="487F1835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DE37CAE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3B8C704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7AB1CCF6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2F93CFC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0E79F69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22B9D36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13957A8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23F9DE7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30FCC0E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3995A1E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197EC90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078540F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566CBF7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6DC8AE8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187CC3C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4A1146D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6DE49C8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1EDDB0D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548A8E2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7FED719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4409EE7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2BEA4A3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519955C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0.37 + 0.37 = 0.74</w:t>
      </w:r>
    </w:p>
    <w:p w14:paraId="59750AE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4.17 + 4.17 = 8.34</w:t>
      </w:r>
    </w:p>
    <w:p w14:paraId="0C8D942C" w14:textId="77777777" w:rsidR="00E4717E" w:rsidRPr="00E4717E" w:rsidRDefault="00E4717E" w:rsidP="00E4717E">
      <w:pPr>
        <w:rPr>
          <w:b/>
          <w:color w:val="000000"/>
        </w:rPr>
      </w:pPr>
    </w:p>
    <w:p w14:paraId="1E8A12B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269D4C6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55614F7B" w14:textId="77777777" w:rsidR="00E4717E" w:rsidRPr="00E4717E" w:rsidRDefault="00E4717E" w:rsidP="00E4717E">
      <w:pPr>
        <w:rPr>
          <w:color w:val="000000"/>
          <w:sz w:val="22"/>
        </w:rPr>
      </w:pPr>
    </w:p>
    <w:p w14:paraId="6F466E8D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58CD21F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7B78E9D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264F5FC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724C2E2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6B22278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3C56772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11D1F82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2A50F7A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6D9D64B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2507D6D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18C8865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577B7AE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278236D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5FC450D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1F17407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601D61D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63BC17E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633B8DF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11A706F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73D07FB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4DBD69B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47429EF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05791DA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0.74 + 0.37 = 1.11</w:t>
      </w:r>
    </w:p>
    <w:p w14:paraId="1736365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8.34 + 4.17 = 12.5</w:t>
      </w:r>
    </w:p>
    <w:p w14:paraId="39C159D2" w14:textId="77777777" w:rsidR="00E4717E" w:rsidRPr="00E4717E" w:rsidRDefault="00E4717E" w:rsidP="00E4717E">
      <w:pPr>
        <w:rPr>
          <w:b/>
          <w:color w:val="000000"/>
        </w:rPr>
      </w:pPr>
    </w:p>
    <w:p w14:paraId="0E5F7D3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0A4E929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6C41414D" w14:textId="77777777" w:rsidR="00E4717E" w:rsidRPr="00E4717E" w:rsidRDefault="00E4717E" w:rsidP="00E4717E">
      <w:pPr>
        <w:rPr>
          <w:color w:val="000000"/>
          <w:sz w:val="22"/>
        </w:rPr>
      </w:pPr>
    </w:p>
    <w:p w14:paraId="3E66E096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93EFF06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3DEF77E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1822CA9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lastRenderedPageBreak/>
        <w:t>Степень открытости: с 4-х сторон</w:t>
      </w:r>
    </w:p>
    <w:p w14:paraId="744E32C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5F164D3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2BBED9F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5624AF1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517B08D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429471A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0A2B496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335680D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6184A96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1259B94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49E27F2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3B986C7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5CF7B40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3285932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3CEB5C3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7EA4219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173DA51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204004A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657BABE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64F6150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1.11 + 0.37 = 1.48</w:t>
      </w:r>
    </w:p>
    <w:p w14:paraId="3BC2384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12.5 + 4.17 = 16.67</w:t>
      </w:r>
    </w:p>
    <w:p w14:paraId="7D7D5C53" w14:textId="77777777" w:rsidR="00E4717E" w:rsidRPr="00E4717E" w:rsidRDefault="00E4717E" w:rsidP="00E4717E">
      <w:pPr>
        <w:rPr>
          <w:b/>
          <w:color w:val="000000"/>
        </w:rPr>
      </w:pPr>
    </w:p>
    <w:p w14:paraId="72A79CEC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5108715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05E077D1" w14:textId="77777777" w:rsidR="00E4717E" w:rsidRPr="00E4717E" w:rsidRDefault="00E4717E" w:rsidP="00E4717E">
      <w:pPr>
        <w:rPr>
          <w:color w:val="000000"/>
          <w:sz w:val="22"/>
        </w:rPr>
      </w:pPr>
    </w:p>
    <w:p w14:paraId="219459B8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246D12B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11771E0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08C7BF7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6B75761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1FEE6DD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7C524A3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6C896AA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7EC682B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3E963BB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724CE37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514F50B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5CB52E4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58FE574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0BB81AD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708203D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444D751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658340C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3E1F587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5C4B099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7F189C4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3786377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5682F7B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02DC9F4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1.48 + 0.37 = 1.85</w:t>
      </w:r>
    </w:p>
    <w:p w14:paraId="1FD68FF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16.67 + 4.17 = 20.84</w:t>
      </w:r>
    </w:p>
    <w:p w14:paraId="5B2552A4" w14:textId="77777777" w:rsidR="00E4717E" w:rsidRPr="00E4717E" w:rsidRDefault="00E4717E" w:rsidP="00E4717E">
      <w:pPr>
        <w:rPr>
          <w:b/>
          <w:color w:val="000000"/>
        </w:rPr>
      </w:pPr>
    </w:p>
    <w:p w14:paraId="55330D9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7727B75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3BCA9927" w14:textId="77777777" w:rsidR="00E4717E" w:rsidRPr="00E4717E" w:rsidRDefault="00E4717E" w:rsidP="00E4717E">
      <w:pPr>
        <w:rPr>
          <w:color w:val="000000"/>
          <w:sz w:val="22"/>
        </w:rPr>
      </w:pPr>
    </w:p>
    <w:p w14:paraId="64DA776C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6A7BAD4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675F7DD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286F62C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427E86F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04E4063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2002633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21BE0D7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26E7464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68E8F87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2BBA5D5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67813EC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4E97D95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56485E4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0930158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737CF68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612EBC6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63E4AC5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27C0A0B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581BC56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3E62D50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01E0A3D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247C35F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11B1919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1.85 + 0.37 = 2.22</w:t>
      </w:r>
    </w:p>
    <w:p w14:paraId="0E0D0DB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20.84 + 4.17 = 25</w:t>
      </w:r>
    </w:p>
    <w:p w14:paraId="73559297" w14:textId="77777777" w:rsidR="00E4717E" w:rsidRPr="00E4717E" w:rsidRDefault="00E4717E" w:rsidP="00E4717E">
      <w:pPr>
        <w:rPr>
          <w:b/>
          <w:color w:val="000000"/>
        </w:rPr>
      </w:pPr>
    </w:p>
    <w:p w14:paraId="6ADA450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79266076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175B956C" w14:textId="77777777" w:rsidR="00E4717E" w:rsidRPr="00E4717E" w:rsidRDefault="00E4717E" w:rsidP="00E4717E">
      <w:pPr>
        <w:rPr>
          <w:color w:val="000000"/>
          <w:sz w:val="22"/>
        </w:rPr>
      </w:pPr>
    </w:p>
    <w:p w14:paraId="615C9DC6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F903B01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44B21A0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61CAA73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6F90CC9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391C7B5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6C20F20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465DB1F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2EEC7D4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023DFAE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27923C6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6ECCFF1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779DD34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5C73A08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20CDA71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258B1D1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428B98B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4E13DC8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593C16F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6E7F3AA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02B71D7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002E799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2A0B6CD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60D516E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2.22 + 0.37 = 2.59</w:t>
      </w:r>
    </w:p>
    <w:p w14:paraId="0BFC58D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25 + 4.17 = 29.17</w:t>
      </w:r>
    </w:p>
    <w:p w14:paraId="2BCA8C01" w14:textId="77777777" w:rsidR="00E4717E" w:rsidRPr="00E4717E" w:rsidRDefault="00E4717E" w:rsidP="00E4717E">
      <w:pPr>
        <w:rPr>
          <w:b/>
          <w:color w:val="000000"/>
        </w:rPr>
      </w:pPr>
    </w:p>
    <w:p w14:paraId="3BB30E4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4E055FB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6ED78142" w14:textId="77777777" w:rsidR="00E4717E" w:rsidRPr="00E4717E" w:rsidRDefault="00E4717E" w:rsidP="00E4717E">
      <w:pPr>
        <w:rPr>
          <w:color w:val="000000"/>
          <w:sz w:val="22"/>
        </w:rPr>
      </w:pPr>
    </w:p>
    <w:p w14:paraId="38E19121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648FF09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1510206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1A56F4BC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772AED3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5D2C14C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675623A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1E5EAB7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478A955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0FCF237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1803DB2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43867AC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20BF5B9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49F5732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05D2CD0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37A2951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6599517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446DAEF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2B2C945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3980BAA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37E4283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6CEC94F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5CFEF43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6BC7DB8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2.59 + 0.37 = 2.96</w:t>
      </w:r>
    </w:p>
    <w:p w14:paraId="447AAB8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29.17 + 4.17 = 33.34</w:t>
      </w:r>
    </w:p>
    <w:p w14:paraId="44C9442B" w14:textId="77777777" w:rsidR="00E4717E" w:rsidRPr="00E4717E" w:rsidRDefault="00E4717E" w:rsidP="00E4717E">
      <w:pPr>
        <w:rPr>
          <w:b/>
          <w:color w:val="000000"/>
        </w:rPr>
      </w:pPr>
    </w:p>
    <w:p w14:paraId="21B9D7D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47A618F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09546524" w14:textId="77777777" w:rsidR="00E4717E" w:rsidRPr="00E4717E" w:rsidRDefault="00E4717E" w:rsidP="00E4717E">
      <w:pPr>
        <w:rPr>
          <w:color w:val="000000"/>
          <w:sz w:val="22"/>
        </w:rPr>
      </w:pPr>
    </w:p>
    <w:p w14:paraId="1F8BC211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7466793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110BCF1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48A4C94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2BCB2EA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70BA5E2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5822155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160E278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17637CD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1A973CB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693E17B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0813ED4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2E99CD0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7DA1A02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01F88E7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2920A3C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106FC0E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0CD1204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4F44BA2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7E47A88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576F410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086D941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38A0C32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6389FF4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2.96 + 0.37 = 3.33</w:t>
      </w:r>
    </w:p>
    <w:p w14:paraId="0173032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33.34 + 4.17 = 37.5</w:t>
      </w:r>
    </w:p>
    <w:p w14:paraId="18AD1032" w14:textId="77777777" w:rsidR="00E4717E" w:rsidRPr="00E4717E" w:rsidRDefault="00E4717E" w:rsidP="00E4717E">
      <w:pPr>
        <w:rPr>
          <w:b/>
          <w:color w:val="000000"/>
        </w:rPr>
      </w:pPr>
    </w:p>
    <w:p w14:paraId="0970A44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59B853F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433CAAF9" w14:textId="77777777" w:rsidR="00E4717E" w:rsidRPr="00E4717E" w:rsidRDefault="00E4717E" w:rsidP="00E4717E">
      <w:pPr>
        <w:rPr>
          <w:color w:val="000000"/>
          <w:sz w:val="22"/>
        </w:rPr>
      </w:pPr>
    </w:p>
    <w:p w14:paraId="56526C91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0DE1E4D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6E48621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16C95CD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31A7079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15D1F8A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1F4465A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62C7C92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471F7FE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5748DAF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66FE423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6473F62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4C21490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3D5F526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2E06563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2F326F7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6131E8A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6D5368B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0F893AF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2DAA611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2DD6DDC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0B4BEDE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7CDE8FF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6C4A889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3.33 + 0.37 = 3.7</w:t>
      </w:r>
    </w:p>
    <w:p w14:paraId="45539C5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37.5 + 4.17 = 41.7</w:t>
      </w:r>
    </w:p>
    <w:p w14:paraId="6448ECFD" w14:textId="77777777" w:rsidR="00E4717E" w:rsidRPr="00E4717E" w:rsidRDefault="00E4717E" w:rsidP="00E4717E">
      <w:pPr>
        <w:rPr>
          <w:b/>
          <w:color w:val="000000"/>
        </w:rPr>
      </w:pPr>
    </w:p>
    <w:p w14:paraId="3195E60C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4C909C7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504312DD" w14:textId="77777777" w:rsidR="00E4717E" w:rsidRPr="00E4717E" w:rsidRDefault="00E4717E" w:rsidP="00E4717E">
      <w:pPr>
        <w:rPr>
          <w:color w:val="000000"/>
          <w:sz w:val="22"/>
        </w:rPr>
      </w:pPr>
    </w:p>
    <w:p w14:paraId="444B7A03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80931F8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4DAB6F9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1F5C8AA6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74D4185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567E8A6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31F7415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1323E5E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7456BE6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2030F9B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33193F4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66B43AF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2E2DFD0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694D97D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578E0A5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349D3CC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6C4DFB4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11ACDB1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4F6C3D8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3A3C487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3AEA74B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77B4B31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7AE2E48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3684033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3.7 + 0.37 = 4.07</w:t>
      </w:r>
    </w:p>
    <w:p w14:paraId="4CB17D1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41.7 + 4.17 = 45.9</w:t>
      </w:r>
    </w:p>
    <w:p w14:paraId="3D3F74AF" w14:textId="77777777" w:rsidR="00E4717E" w:rsidRPr="00E4717E" w:rsidRDefault="00E4717E" w:rsidP="00E4717E">
      <w:pPr>
        <w:rPr>
          <w:b/>
          <w:color w:val="000000"/>
        </w:rPr>
      </w:pPr>
    </w:p>
    <w:p w14:paraId="416E457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5D4E9FE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lastRenderedPageBreak/>
        <w:t>Материал: Песчаник</w:t>
      </w:r>
    </w:p>
    <w:p w14:paraId="523EB41F" w14:textId="77777777" w:rsidR="00E4717E" w:rsidRPr="00E4717E" w:rsidRDefault="00E4717E" w:rsidP="00E4717E">
      <w:pPr>
        <w:rPr>
          <w:color w:val="000000"/>
          <w:sz w:val="22"/>
        </w:rPr>
      </w:pPr>
    </w:p>
    <w:p w14:paraId="32821856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E4F3B16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6A62A67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3B11779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6C7E8ED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245C1FD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653CA56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457B21A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2B2E47C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05E0BD3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75D00C2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051A475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4660F69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3A06B69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46D3A8A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02EF383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21530C7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120A005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51CD5C7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07B4E70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38121F4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1C1DC74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5B92704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1CFD34E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4.07 + 0.37 = 4.44</w:t>
      </w:r>
    </w:p>
    <w:p w14:paraId="7A5ADCF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45.9 + 4.17 = 50.1</w:t>
      </w:r>
    </w:p>
    <w:p w14:paraId="39F10088" w14:textId="77777777" w:rsidR="00E4717E" w:rsidRPr="00E4717E" w:rsidRDefault="00E4717E" w:rsidP="00E4717E">
      <w:pPr>
        <w:rPr>
          <w:b/>
          <w:color w:val="000000"/>
        </w:rPr>
      </w:pPr>
    </w:p>
    <w:p w14:paraId="4CC2787C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01132EAC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020CB7B3" w14:textId="77777777" w:rsidR="00E4717E" w:rsidRPr="00E4717E" w:rsidRDefault="00E4717E" w:rsidP="00E4717E">
      <w:pPr>
        <w:rPr>
          <w:color w:val="000000"/>
          <w:sz w:val="22"/>
        </w:rPr>
      </w:pPr>
    </w:p>
    <w:p w14:paraId="5CB337D7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F025395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5D233B5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1D9C4B5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607EA16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2532F9A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1AA6AD4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461CFA3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2ADCE37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148F55B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1AE5E61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626AB44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2ACC7DE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6BD08A5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6B3BD63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376BCF2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22CB60D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61A8C99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12ACD7F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1FCC15B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41BC781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2B7617F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4139211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3110632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4.44 + 0.37 = 4.81</w:t>
      </w:r>
    </w:p>
    <w:p w14:paraId="155E752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50.1 + 4.17 = 54.3</w:t>
      </w:r>
    </w:p>
    <w:p w14:paraId="1222D767" w14:textId="77777777" w:rsidR="00E4717E" w:rsidRPr="00E4717E" w:rsidRDefault="00E4717E" w:rsidP="00E4717E">
      <w:pPr>
        <w:rPr>
          <w:b/>
          <w:color w:val="000000"/>
        </w:rPr>
      </w:pPr>
    </w:p>
    <w:p w14:paraId="00C2C94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4CA49D2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6D7A7459" w14:textId="77777777" w:rsidR="00E4717E" w:rsidRPr="00E4717E" w:rsidRDefault="00E4717E" w:rsidP="00E4717E">
      <w:pPr>
        <w:rPr>
          <w:color w:val="000000"/>
          <w:sz w:val="22"/>
        </w:rPr>
      </w:pPr>
    </w:p>
    <w:p w14:paraId="43AA5DD4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1604F77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068FB6A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0B04140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6964F10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198A50F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1DF8A76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1F30E22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4D57AD7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1AF2B65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16FF4C0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1058A95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0591303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4FA391A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101D170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7AFFC92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5B087D5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71CEB15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484EEE4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001F54F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115E8FC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795CA26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1B209AD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035620E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4.81 + 0.37 = 5.18</w:t>
      </w:r>
    </w:p>
    <w:p w14:paraId="3D9247B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54.3 + 4.17 = 58.5</w:t>
      </w:r>
    </w:p>
    <w:p w14:paraId="5E27E8A3" w14:textId="77777777" w:rsidR="00E4717E" w:rsidRPr="00E4717E" w:rsidRDefault="00E4717E" w:rsidP="00E4717E">
      <w:pPr>
        <w:rPr>
          <w:b/>
          <w:color w:val="000000"/>
        </w:rPr>
      </w:pPr>
    </w:p>
    <w:p w14:paraId="7DAC67A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56DA898C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3B455DF8" w14:textId="77777777" w:rsidR="00E4717E" w:rsidRPr="00E4717E" w:rsidRDefault="00E4717E" w:rsidP="00E4717E">
      <w:pPr>
        <w:rPr>
          <w:color w:val="000000"/>
          <w:sz w:val="22"/>
        </w:rPr>
      </w:pPr>
    </w:p>
    <w:p w14:paraId="083DBD69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E4717E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3B06F3AE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03290BD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199C904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306D8CF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7315B8E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0F59B44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55F0879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5D1B941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1A29558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63D9F96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0AA871E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49AC57B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4CAF72C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2D41ACE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495F14D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1009563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35774D3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69DD04F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530028E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17D918D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2813EF3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76BC84E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0BDAF3A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5.18 + 0.37 = 5.55</w:t>
      </w:r>
    </w:p>
    <w:p w14:paraId="4ABE142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58.5 + 4.17 = 62.7</w:t>
      </w:r>
    </w:p>
    <w:p w14:paraId="1BB4C19B" w14:textId="77777777" w:rsidR="00E4717E" w:rsidRPr="00E4717E" w:rsidRDefault="00E4717E" w:rsidP="00E4717E">
      <w:pPr>
        <w:rPr>
          <w:b/>
          <w:color w:val="000000"/>
        </w:rPr>
      </w:pPr>
    </w:p>
    <w:p w14:paraId="0271E8C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7D1F06B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1B87B0A2" w14:textId="77777777" w:rsidR="00E4717E" w:rsidRPr="00E4717E" w:rsidRDefault="00E4717E" w:rsidP="00E4717E">
      <w:pPr>
        <w:rPr>
          <w:color w:val="000000"/>
          <w:sz w:val="22"/>
        </w:rPr>
      </w:pPr>
    </w:p>
    <w:p w14:paraId="0EB30EFA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C42D7BE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07FDE93C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3ECA542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005D121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7DF8B8B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5ECAFF8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2028907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27BEAB8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45EBEA0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377F26B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637EDA3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15FCAEC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1E25325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69AE284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0CE57BF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20E3A92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0A5AA03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09DA5CA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2C59035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389882B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6AD8507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1AF3CC0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54AB4BE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5.55 + 0.37 = 5.92</w:t>
      </w:r>
    </w:p>
    <w:p w14:paraId="3E37152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62.7 + 4.17 = 66.9</w:t>
      </w:r>
    </w:p>
    <w:p w14:paraId="5D4DA9C1" w14:textId="77777777" w:rsidR="00E4717E" w:rsidRPr="00E4717E" w:rsidRDefault="00E4717E" w:rsidP="00E4717E">
      <w:pPr>
        <w:rPr>
          <w:b/>
          <w:color w:val="000000"/>
        </w:rPr>
      </w:pPr>
    </w:p>
    <w:p w14:paraId="5D5A4D4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6F36767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0A452E10" w14:textId="77777777" w:rsidR="00E4717E" w:rsidRPr="00E4717E" w:rsidRDefault="00E4717E" w:rsidP="00E4717E">
      <w:pPr>
        <w:rPr>
          <w:color w:val="000000"/>
          <w:sz w:val="22"/>
        </w:rPr>
      </w:pPr>
    </w:p>
    <w:p w14:paraId="21A84608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60FB79F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2EFB091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4C574DB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3BB0A92C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47D2CF6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601E9C2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090DE7F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7176C2D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1105A96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4F34A54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6AA1444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783C62E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686A1C7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522162C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1996C03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7CCD189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4750523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2383AFF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32869F3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07FF744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73049F3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2587E24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163AE68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5.92 + 0.37 = 6.29</w:t>
      </w:r>
    </w:p>
    <w:p w14:paraId="7D07308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66.9 + 4.17 = 71.1</w:t>
      </w:r>
    </w:p>
    <w:p w14:paraId="5A31649B" w14:textId="77777777" w:rsidR="00E4717E" w:rsidRPr="00E4717E" w:rsidRDefault="00E4717E" w:rsidP="00E4717E">
      <w:pPr>
        <w:rPr>
          <w:b/>
          <w:color w:val="000000"/>
        </w:rPr>
      </w:pPr>
    </w:p>
    <w:p w14:paraId="37CF53D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4E0D497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798F1C0F" w14:textId="77777777" w:rsidR="00E4717E" w:rsidRPr="00E4717E" w:rsidRDefault="00E4717E" w:rsidP="00E4717E">
      <w:pPr>
        <w:rPr>
          <w:color w:val="000000"/>
          <w:sz w:val="22"/>
        </w:rPr>
      </w:pPr>
    </w:p>
    <w:p w14:paraId="30C4EF66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EB4BB54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474A4A9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63B872C6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lastRenderedPageBreak/>
        <w:t>Степень открытости: с 4-х сторон</w:t>
      </w:r>
    </w:p>
    <w:p w14:paraId="4F89E7E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19B60E7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62A3463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00E8223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71BA132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4803903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4CC309E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6ADCBC8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16FF136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4D45EF9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19EC021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00CFEAF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700AE61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28D9905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45111A3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5F4E012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7130C70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7E21B66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626E277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078F69C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6.29 + 0.37 = 6.66</w:t>
      </w:r>
    </w:p>
    <w:p w14:paraId="0408F21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71.1 + 4.17 = 75.3</w:t>
      </w:r>
    </w:p>
    <w:p w14:paraId="52E3701F" w14:textId="77777777" w:rsidR="00E4717E" w:rsidRPr="00E4717E" w:rsidRDefault="00E4717E" w:rsidP="00E4717E">
      <w:pPr>
        <w:rPr>
          <w:b/>
          <w:color w:val="000000"/>
        </w:rPr>
      </w:pPr>
    </w:p>
    <w:p w14:paraId="1985933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78C3CAD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68C83ACA" w14:textId="77777777" w:rsidR="00E4717E" w:rsidRPr="00E4717E" w:rsidRDefault="00E4717E" w:rsidP="00E4717E">
      <w:pPr>
        <w:rPr>
          <w:color w:val="000000"/>
          <w:sz w:val="22"/>
        </w:rPr>
      </w:pPr>
    </w:p>
    <w:p w14:paraId="43A54CBA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C00A8CF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10F9F5E6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25309B0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2AC4D07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4BA34DC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64F3B12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040D8A2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12F328D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7429664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44A140A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5E610DE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61D61E6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1FE013D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5270DD1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5FA8DE9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52D49F1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7402FFF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4215BAA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7888F08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5DBEE41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3F0DAAC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2E2F369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634F1CE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6.66 + 0.37 = 7.03</w:t>
      </w:r>
    </w:p>
    <w:p w14:paraId="4A65BDB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75.3 + 4.17 = 79.5</w:t>
      </w:r>
    </w:p>
    <w:p w14:paraId="188FABAB" w14:textId="77777777" w:rsidR="00E4717E" w:rsidRPr="00E4717E" w:rsidRDefault="00E4717E" w:rsidP="00E4717E">
      <w:pPr>
        <w:rPr>
          <w:b/>
          <w:color w:val="000000"/>
        </w:rPr>
      </w:pPr>
    </w:p>
    <w:p w14:paraId="16A4F24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3691126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7C3B1D32" w14:textId="77777777" w:rsidR="00E4717E" w:rsidRPr="00E4717E" w:rsidRDefault="00E4717E" w:rsidP="00E4717E">
      <w:pPr>
        <w:rPr>
          <w:color w:val="000000"/>
          <w:sz w:val="22"/>
        </w:rPr>
      </w:pPr>
    </w:p>
    <w:p w14:paraId="4CBA826A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735B900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4D7E460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77E0C1C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60AF483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15FB2D2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07470D2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5202BBC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3A2FBD2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0AFE5B6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56E413C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646B3A1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057BC64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1AEC87D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396C8A6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6404E17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76E7B19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3F2E868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3B6B546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37257BF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3EFE688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7E4F448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39F6DC9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55C8D82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7.03 + 0.37 = 7.4</w:t>
      </w:r>
    </w:p>
    <w:p w14:paraId="0AE1F3F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79.5 + 4.17 = 83.7</w:t>
      </w:r>
    </w:p>
    <w:p w14:paraId="5F6B8695" w14:textId="77777777" w:rsidR="00E4717E" w:rsidRPr="00E4717E" w:rsidRDefault="00E4717E" w:rsidP="00E4717E">
      <w:pPr>
        <w:rPr>
          <w:b/>
          <w:color w:val="000000"/>
        </w:rPr>
      </w:pPr>
    </w:p>
    <w:p w14:paraId="77F2FFE6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5BEB988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057417A2" w14:textId="77777777" w:rsidR="00E4717E" w:rsidRPr="00E4717E" w:rsidRDefault="00E4717E" w:rsidP="00E4717E">
      <w:pPr>
        <w:rPr>
          <w:color w:val="000000"/>
          <w:sz w:val="22"/>
        </w:rPr>
      </w:pPr>
    </w:p>
    <w:p w14:paraId="1C7A3588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30B2511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6A435D8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10643DE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6DE2753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6309D9B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0210610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7D55270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157FABC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6D2428A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1422437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2527CBC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76ECA51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587AF49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2A55189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29A5EAC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23047C9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147F78D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25EE4DC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6FA4B25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75A3BDA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3C5BF5C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26104BF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497A283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7.4 + 0.37 = 7.77</w:t>
      </w:r>
    </w:p>
    <w:p w14:paraId="7EA5C1C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83.7 + 4.17 = 87.9</w:t>
      </w:r>
    </w:p>
    <w:p w14:paraId="7885DBAE" w14:textId="77777777" w:rsidR="00E4717E" w:rsidRPr="00E4717E" w:rsidRDefault="00E4717E" w:rsidP="00E4717E">
      <w:pPr>
        <w:rPr>
          <w:b/>
          <w:color w:val="000000"/>
        </w:rPr>
      </w:pPr>
    </w:p>
    <w:p w14:paraId="1EDCE33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1634D8E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26CD6030" w14:textId="77777777" w:rsidR="00E4717E" w:rsidRPr="00E4717E" w:rsidRDefault="00E4717E" w:rsidP="00E4717E">
      <w:pPr>
        <w:rPr>
          <w:color w:val="000000"/>
          <w:sz w:val="22"/>
        </w:rPr>
      </w:pPr>
    </w:p>
    <w:p w14:paraId="1E4DA091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08A76D9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704BCAA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58D80C7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267C003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350A15D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0FFC389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1B78EF6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1B68783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5EE5111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4997E34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7C71ED2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3AC90C2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661326D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0F99770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4E9DF38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65D92A8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1704077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7AE7172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4CCA8DF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44C896F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16A42BF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16C56B6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738AD0A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7.77 + 0.37 = 8.14</w:t>
      </w:r>
    </w:p>
    <w:p w14:paraId="23A623C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87.9 + 4.17 = 92.1</w:t>
      </w:r>
    </w:p>
    <w:p w14:paraId="170B9FD9" w14:textId="77777777" w:rsidR="00E4717E" w:rsidRPr="00E4717E" w:rsidRDefault="00E4717E" w:rsidP="00E4717E">
      <w:pPr>
        <w:rPr>
          <w:b/>
          <w:color w:val="000000"/>
        </w:rPr>
      </w:pPr>
    </w:p>
    <w:p w14:paraId="7D78A17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2B5F6C6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3BB5A855" w14:textId="77777777" w:rsidR="00E4717E" w:rsidRPr="00E4717E" w:rsidRDefault="00E4717E" w:rsidP="00E4717E">
      <w:pPr>
        <w:rPr>
          <w:color w:val="000000"/>
          <w:sz w:val="22"/>
        </w:rPr>
      </w:pPr>
    </w:p>
    <w:p w14:paraId="12D75342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C146552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0734B1D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2B4133B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23877AC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0803811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62B48E1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31FCA51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78F83A3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208A495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31DF5F7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4E8A092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615876F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528ED85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7421CD2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30A8B1E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1353D04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1B413C4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7521142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47DE9E8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781DEDE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45BEBAF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09FC9EC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1B3B9BD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8.14 + 0.37 = 8.51</w:t>
      </w:r>
    </w:p>
    <w:p w14:paraId="6F10177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92.1 + 4.17 = 96.3</w:t>
      </w:r>
    </w:p>
    <w:p w14:paraId="41BD9B6C" w14:textId="77777777" w:rsidR="00E4717E" w:rsidRPr="00E4717E" w:rsidRDefault="00E4717E" w:rsidP="00E4717E">
      <w:pPr>
        <w:rPr>
          <w:b/>
          <w:color w:val="000000"/>
        </w:rPr>
      </w:pPr>
    </w:p>
    <w:p w14:paraId="031738E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38024B2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01AD84E1" w14:textId="77777777" w:rsidR="00E4717E" w:rsidRPr="00E4717E" w:rsidRDefault="00E4717E" w:rsidP="00E4717E">
      <w:pPr>
        <w:rPr>
          <w:color w:val="000000"/>
          <w:sz w:val="22"/>
        </w:rPr>
      </w:pPr>
    </w:p>
    <w:p w14:paraId="45C11B73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6221A0D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6A4C37BC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56B3865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53FF368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3D871CA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23073A6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39A2153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6133887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7114292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6B7A563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701A047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7F9BED9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11E2C07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636557E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6F2A726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09F5375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51D8AFB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266C5DA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215785A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2FA8EF6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543F077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3593CC6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5889FF4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8.51 + 0.37 = 8.88</w:t>
      </w:r>
    </w:p>
    <w:p w14:paraId="556FEA2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96.3 + 4.17 = 100.5</w:t>
      </w:r>
    </w:p>
    <w:p w14:paraId="17A18807" w14:textId="77777777" w:rsidR="00E4717E" w:rsidRPr="00E4717E" w:rsidRDefault="00E4717E" w:rsidP="00E4717E">
      <w:pPr>
        <w:rPr>
          <w:b/>
          <w:color w:val="000000"/>
        </w:rPr>
      </w:pPr>
    </w:p>
    <w:p w14:paraId="40E4D83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05280DB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53C54AB2" w14:textId="77777777" w:rsidR="00E4717E" w:rsidRPr="00E4717E" w:rsidRDefault="00E4717E" w:rsidP="00E4717E">
      <w:pPr>
        <w:rPr>
          <w:color w:val="000000"/>
          <w:sz w:val="22"/>
        </w:rPr>
      </w:pPr>
    </w:p>
    <w:p w14:paraId="7DC5C20B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ABDD3F3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587CC22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7367A3C6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0877C7A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638B089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79408F4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1CDC1A4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0C896CA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0E9DC92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4192417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4AA6A18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238D996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19B3DA1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1B573BC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15CDCF5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2A664B4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7711FDB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77C7C86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796E0FD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1237D8F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27896C9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6107CCA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0542E47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8.88 + 0.37 = 9.25</w:t>
      </w:r>
    </w:p>
    <w:p w14:paraId="0B6B9E5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100.5 + 4.17 = 104.7</w:t>
      </w:r>
    </w:p>
    <w:p w14:paraId="304718A0" w14:textId="77777777" w:rsidR="00E4717E" w:rsidRPr="00E4717E" w:rsidRDefault="00E4717E" w:rsidP="00E4717E">
      <w:pPr>
        <w:rPr>
          <w:b/>
          <w:color w:val="000000"/>
        </w:rPr>
      </w:pPr>
    </w:p>
    <w:p w14:paraId="36B70AB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07925A4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lastRenderedPageBreak/>
        <w:t>Материал: Песчаник</w:t>
      </w:r>
    </w:p>
    <w:p w14:paraId="7DAB27F7" w14:textId="77777777" w:rsidR="00E4717E" w:rsidRPr="00E4717E" w:rsidRDefault="00E4717E" w:rsidP="00E4717E">
      <w:pPr>
        <w:rPr>
          <w:color w:val="000000"/>
          <w:sz w:val="22"/>
        </w:rPr>
      </w:pPr>
    </w:p>
    <w:p w14:paraId="071D2E0B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36D4681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4DB7612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123766E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7E73764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0529C64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6146F5E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5CC48D9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71404E0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0F0368D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4419398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7046FE0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7D25554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270134A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7E51D3D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61F9227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48D2822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751AA46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6BA9FC0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0D4CF75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5DF1A45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3367FB5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1626B50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69839FF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9.25 + 0.37 = 9.62</w:t>
      </w:r>
    </w:p>
    <w:p w14:paraId="7EBAD0E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104.7 + 4.17 = 108.9</w:t>
      </w:r>
    </w:p>
    <w:p w14:paraId="55A2EB95" w14:textId="77777777" w:rsidR="00E4717E" w:rsidRPr="00E4717E" w:rsidRDefault="00E4717E" w:rsidP="00E4717E">
      <w:pPr>
        <w:rPr>
          <w:b/>
          <w:color w:val="000000"/>
        </w:rPr>
      </w:pPr>
    </w:p>
    <w:p w14:paraId="0D1E891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5A5AD5A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744CEFD2" w14:textId="77777777" w:rsidR="00E4717E" w:rsidRPr="00E4717E" w:rsidRDefault="00E4717E" w:rsidP="00E4717E">
      <w:pPr>
        <w:rPr>
          <w:color w:val="000000"/>
          <w:sz w:val="22"/>
        </w:rPr>
      </w:pPr>
    </w:p>
    <w:p w14:paraId="00DB1F25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7A2952D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3A9B416C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64428AA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0DAF355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15549E8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61342DA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5FED39D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3D8A2E7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542DD46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360BB0A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4411E31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44F60D5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4ACAF49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3972159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0D38D62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3886D4B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09F44A5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3E9CDB9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328A45C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3BF2340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2A67474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6D2A48B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4D3C26D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9.62 + 0.37 = 9.99</w:t>
      </w:r>
    </w:p>
    <w:p w14:paraId="5C76649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108.9 + 4.17 = 113.1</w:t>
      </w:r>
    </w:p>
    <w:p w14:paraId="54463E7F" w14:textId="77777777" w:rsidR="00E4717E" w:rsidRPr="00E4717E" w:rsidRDefault="00E4717E" w:rsidP="00E4717E">
      <w:pPr>
        <w:rPr>
          <w:b/>
          <w:color w:val="000000"/>
        </w:rPr>
      </w:pPr>
    </w:p>
    <w:p w14:paraId="7A2532F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1CE1D45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08DB535B" w14:textId="77777777" w:rsidR="00E4717E" w:rsidRPr="00E4717E" w:rsidRDefault="00E4717E" w:rsidP="00E4717E">
      <w:pPr>
        <w:rPr>
          <w:color w:val="000000"/>
          <w:sz w:val="22"/>
        </w:rPr>
      </w:pPr>
    </w:p>
    <w:p w14:paraId="2B75D0FC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6E902A6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4431113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798BD12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32F21D0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2D2AC58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14AA267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3B513EE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56AD4BF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04FE6C6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57155A6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1E14E0B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3BACA93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487CF14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2DD00E2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234227F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5B3C911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19E576D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75F0D17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733CFDC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41FC1F8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6AE41B9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523DD3D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23EB04E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9.99 + 0.37 = 10.36</w:t>
      </w:r>
    </w:p>
    <w:p w14:paraId="365D12B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113.1 + 4.17 = 117.3</w:t>
      </w:r>
    </w:p>
    <w:p w14:paraId="2290292D" w14:textId="77777777" w:rsidR="00E4717E" w:rsidRPr="00E4717E" w:rsidRDefault="00E4717E" w:rsidP="00E4717E">
      <w:pPr>
        <w:rPr>
          <w:b/>
          <w:color w:val="000000"/>
        </w:rPr>
      </w:pPr>
    </w:p>
    <w:p w14:paraId="0018248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44DDF73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4FD2DD96" w14:textId="77777777" w:rsidR="00E4717E" w:rsidRPr="00E4717E" w:rsidRDefault="00E4717E" w:rsidP="00E4717E">
      <w:pPr>
        <w:rPr>
          <w:color w:val="000000"/>
          <w:sz w:val="22"/>
        </w:rPr>
      </w:pPr>
    </w:p>
    <w:p w14:paraId="74729CC7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E4717E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4295903C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50A0023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6A70336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1FD4D8E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30CFA7B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6743916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1AA5873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41C68B1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5C57516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094B89E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1BA77B2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192A096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635336B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1F4F9A6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42C76C5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4580440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69883FB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7C55A85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701A762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4ECD86B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42489C0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1430B1E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30FEF20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10.36 + 0.37 = 10.73</w:t>
      </w:r>
    </w:p>
    <w:p w14:paraId="716FF44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117.3 + 4.17 = 121.5</w:t>
      </w:r>
    </w:p>
    <w:p w14:paraId="1CDC97BC" w14:textId="77777777" w:rsidR="00E4717E" w:rsidRPr="00E4717E" w:rsidRDefault="00E4717E" w:rsidP="00E4717E">
      <w:pPr>
        <w:rPr>
          <w:b/>
          <w:color w:val="000000"/>
        </w:rPr>
      </w:pPr>
    </w:p>
    <w:p w14:paraId="3B2968C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13448E4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3C2DAE3E" w14:textId="77777777" w:rsidR="00E4717E" w:rsidRPr="00E4717E" w:rsidRDefault="00E4717E" w:rsidP="00E4717E">
      <w:pPr>
        <w:rPr>
          <w:color w:val="000000"/>
          <w:sz w:val="22"/>
        </w:rPr>
      </w:pPr>
    </w:p>
    <w:p w14:paraId="05DA3E95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555B5FB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19416F2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25C032A6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6759BAF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722B7A7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079EA9C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010162B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2217777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5A3AB8C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0292318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743CC16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6A2A554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3D93AA5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184D8FB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0E2C319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292E61C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0638843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39FE803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1EF5454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304887C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4483D84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0EB21A0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5C866E2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10.73 + 0.37 = 11.1</w:t>
      </w:r>
    </w:p>
    <w:p w14:paraId="21334BE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121.5 + 4.17 = 125.7</w:t>
      </w:r>
    </w:p>
    <w:p w14:paraId="4FDB6301" w14:textId="77777777" w:rsidR="00E4717E" w:rsidRPr="00E4717E" w:rsidRDefault="00E4717E" w:rsidP="00E4717E">
      <w:pPr>
        <w:rPr>
          <w:b/>
          <w:color w:val="000000"/>
        </w:rPr>
      </w:pPr>
    </w:p>
    <w:p w14:paraId="6808165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470033B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76692B19" w14:textId="77777777" w:rsidR="00E4717E" w:rsidRPr="00E4717E" w:rsidRDefault="00E4717E" w:rsidP="00E4717E">
      <w:pPr>
        <w:rPr>
          <w:color w:val="000000"/>
          <w:sz w:val="22"/>
        </w:rPr>
      </w:pPr>
    </w:p>
    <w:p w14:paraId="1D51F9DB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201E958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2F7A068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5850A33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07B9FE1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609EE18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25D4071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136AF85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51100DA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123193B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70F55DD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2D80410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030CE91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5B9EE97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40DFD58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26A3E46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6549698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0F76DA7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0DA66E8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16270DB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2AC555F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3CE6043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22250BA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3F8CED9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11.1 + 0.37 = 11.47</w:t>
      </w:r>
    </w:p>
    <w:p w14:paraId="1E42F73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125.7 + 4.17 = 129.9</w:t>
      </w:r>
    </w:p>
    <w:p w14:paraId="303FF719" w14:textId="77777777" w:rsidR="00E4717E" w:rsidRPr="00E4717E" w:rsidRDefault="00E4717E" w:rsidP="00E4717E">
      <w:pPr>
        <w:rPr>
          <w:b/>
          <w:color w:val="000000"/>
        </w:rPr>
      </w:pPr>
    </w:p>
    <w:p w14:paraId="493C0ED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00BF08E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06DE912D" w14:textId="77777777" w:rsidR="00E4717E" w:rsidRPr="00E4717E" w:rsidRDefault="00E4717E" w:rsidP="00E4717E">
      <w:pPr>
        <w:rPr>
          <w:color w:val="000000"/>
          <w:sz w:val="22"/>
        </w:rPr>
      </w:pPr>
    </w:p>
    <w:p w14:paraId="3A450583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8306815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40D76C2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6A6FA1B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lastRenderedPageBreak/>
        <w:t>Степень открытости: с 4-х сторон</w:t>
      </w:r>
    </w:p>
    <w:p w14:paraId="120D7F8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5D1EF90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4574171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3A0E959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25D421E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54A381A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4C694DC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54AE786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1A5F581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0B6BE17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4DD572C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6A96E49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6D26D5B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4F670B3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0B416B8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66B5E08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694065D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5FAE137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5231603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4EDE45B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11.47 + 0.37 = 11.84</w:t>
      </w:r>
    </w:p>
    <w:p w14:paraId="054B9B5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129.9 + 4.17 = 134.1</w:t>
      </w:r>
    </w:p>
    <w:p w14:paraId="45DB3184" w14:textId="77777777" w:rsidR="00E4717E" w:rsidRPr="00E4717E" w:rsidRDefault="00E4717E" w:rsidP="00E4717E">
      <w:pPr>
        <w:rPr>
          <w:b/>
          <w:color w:val="000000"/>
        </w:rPr>
      </w:pPr>
    </w:p>
    <w:p w14:paraId="088B7AEC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53E7D1C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6C69725D" w14:textId="77777777" w:rsidR="00E4717E" w:rsidRPr="00E4717E" w:rsidRDefault="00E4717E" w:rsidP="00E4717E">
      <w:pPr>
        <w:rPr>
          <w:color w:val="000000"/>
          <w:sz w:val="22"/>
        </w:rPr>
      </w:pPr>
    </w:p>
    <w:p w14:paraId="75AFBB97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8FB0C43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13FDD65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628435C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5E28F4D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006D807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6A31910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2F3273F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30B6E07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6BC8DBE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61562DC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319145A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6F71B60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46D9413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539DBD1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66FC9CF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486A386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085DCBB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7FE017C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07F758D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532E922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455A8B7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2E5F434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131AFAD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11.84 + 0.37 = 12.2</w:t>
      </w:r>
    </w:p>
    <w:p w14:paraId="53839FB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134.1 + 4.17 = 138.3</w:t>
      </w:r>
    </w:p>
    <w:p w14:paraId="3183006E" w14:textId="77777777" w:rsidR="00E4717E" w:rsidRPr="00E4717E" w:rsidRDefault="00E4717E" w:rsidP="00E4717E">
      <w:pPr>
        <w:rPr>
          <w:b/>
          <w:color w:val="000000"/>
        </w:rPr>
      </w:pPr>
    </w:p>
    <w:p w14:paraId="65DF300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405E28E6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677A0158" w14:textId="77777777" w:rsidR="00E4717E" w:rsidRPr="00E4717E" w:rsidRDefault="00E4717E" w:rsidP="00E4717E">
      <w:pPr>
        <w:rPr>
          <w:color w:val="000000"/>
          <w:sz w:val="22"/>
        </w:rPr>
      </w:pPr>
    </w:p>
    <w:p w14:paraId="6361CF24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A0C97B5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11330EE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4A75F87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1E089F9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1B96A65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50B6DEA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05E93E8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7F7E2AE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4747095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5A52E34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6E9C12F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1C81F54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5864CE3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02E099E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6D13FFB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53907B8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45CEE92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732CE97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392E9C3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2CC0CEA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03DB892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7F9B159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100187C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12.2 + 0.37 = 12.57</w:t>
      </w:r>
    </w:p>
    <w:p w14:paraId="1D153EB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138.3 + 4.17 = 142.5</w:t>
      </w:r>
    </w:p>
    <w:p w14:paraId="4802D126" w14:textId="77777777" w:rsidR="00E4717E" w:rsidRPr="00E4717E" w:rsidRDefault="00E4717E" w:rsidP="00E4717E">
      <w:pPr>
        <w:rPr>
          <w:b/>
          <w:color w:val="000000"/>
        </w:rPr>
      </w:pPr>
    </w:p>
    <w:p w14:paraId="3E212DF6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342C6E9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225BE93F" w14:textId="77777777" w:rsidR="00E4717E" w:rsidRPr="00E4717E" w:rsidRDefault="00E4717E" w:rsidP="00E4717E">
      <w:pPr>
        <w:rPr>
          <w:color w:val="000000"/>
          <w:sz w:val="22"/>
        </w:rPr>
      </w:pPr>
    </w:p>
    <w:p w14:paraId="6944F417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AC84F35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45C8C8E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35DA99E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33FA722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4B30229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2B4CD45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2FB6556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3983CA9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161806A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5DCF074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2247286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0FFADE5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32FD184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203341C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347EE55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2C89DC1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3ABFB4A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26B714F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6A75420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50D2A51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5A46558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0D80AEF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4F1DE2A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12.57 + 0.37 = 12.94</w:t>
      </w:r>
    </w:p>
    <w:p w14:paraId="598F770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142.5 + 4.17 = 146.7</w:t>
      </w:r>
    </w:p>
    <w:p w14:paraId="6013E52B" w14:textId="77777777" w:rsidR="00E4717E" w:rsidRPr="00E4717E" w:rsidRDefault="00E4717E" w:rsidP="00E4717E">
      <w:pPr>
        <w:rPr>
          <w:b/>
          <w:color w:val="000000"/>
        </w:rPr>
      </w:pPr>
    </w:p>
    <w:p w14:paraId="4A6DFB7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6F83F46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3A31B61F" w14:textId="77777777" w:rsidR="00E4717E" w:rsidRPr="00E4717E" w:rsidRDefault="00E4717E" w:rsidP="00E4717E">
      <w:pPr>
        <w:rPr>
          <w:color w:val="000000"/>
          <w:sz w:val="22"/>
        </w:rPr>
      </w:pPr>
    </w:p>
    <w:p w14:paraId="344A870C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5545013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440FD33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3F00A48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54C15F7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0D10BC8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5161F33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002637E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2F44A3B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226E50D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3CFFE93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010C321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236F7AE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56C9341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4175740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4E17ECF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2F77F12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58D378A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44CE099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060A199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40C4172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23D4FFE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1A1D5B6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29A6904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12.94 + 0.37 = 13.3</w:t>
      </w:r>
    </w:p>
    <w:p w14:paraId="6EF2BDE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146.7 + 4.17 = 150.9</w:t>
      </w:r>
    </w:p>
    <w:p w14:paraId="40B4C0D0" w14:textId="77777777" w:rsidR="00E4717E" w:rsidRPr="00E4717E" w:rsidRDefault="00E4717E" w:rsidP="00E4717E">
      <w:pPr>
        <w:rPr>
          <w:b/>
          <w:color w:val="000000"/>
        </w:rPr>
      </w:pPr>
    </w:p>
    <w:p w14:paraId="0351C8C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0473DCF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008E2334" w14:textId="77777777" w:rsidR="00E4717E" w:rsidRPr="00E4717E" w:rsidRDefault="00E4717E" w:rsidP="00E4717E">
      <w:pPr>
        <w:rPr>
          <w:color w:val="000000"/>
          <w:sz w:val="22"/>
        </w:rPr>
      </w:pPr>
    </w:p>
    <w:p w14:paraId="7569CE95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2930798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37DEB706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4C544E3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5670153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37CDF5F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06903E7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0B29AD6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05E0AD9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299A5FB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249EB1A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17A903C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669771C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79446E5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7880E0F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7EC8048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170613A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58D983B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6CF67F4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25ADFCB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4B5DACE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42DAC65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099CD41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07ED495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13.3 + 0.37 = 13.67</w:t>
      </w:r>
    </w:p>
    <w:p w14:paraId="6621EF2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150.9 + 4.17 = 155.1</w:t>
      </w:r>
    </w:p>
    <w:p w14:paraId="2B65C5E9" w14:textId="77777777" w:rsidR="00E4717E" w:rsidRPr="00E4717E" w:rsidRDefault="00E4717E" w:rsidP="00E4717E">
      <w:pPr>
        <w:rPr>
          <w:b/>
          <w:color w:val="000000"/>
        </w:rPr>
      </w:pPr>
    </w:p>
    <w:p w14:paraId="42632DCC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5729ED5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23B3F025" w14:textId="77777777" w:rsidR="00E4717E" w:rsidRPr="00E4717E" w:rsidRDefault="00E4717E" w:rsidP="00E4717E">
      <w:pPr>
        <w:rPr>
          <w:color w:val="000000"/>
          <w:sz w:val="22"/>
        </w:rPr>
      </w:pPr>
    </w:p>
    <w:p w14:paraId="19DA583F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745FB05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7997A07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7962879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285DA0A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688583A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669CC1A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0468426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1B2B87C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568BA7B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0CD697E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7D143CA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055E83B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2B4C743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716972A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0D9AF88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78DD90B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4B7A3B3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3FE6A41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38A8818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409589E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7CE6179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7D471AE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6DB183B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13.67 + 0.37 = 14.04</w:t>
      </w:r>
    </w:p>
    <w:p w14:paraId="1E6666A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155.1 + 4.17 = 159.3</w:t>
      </w:r>
    </w:p>
    <w:p w14:paraId="0D2C0190" w14:textId="77777777" w:rsidR="00E4717E" w:rsidRPr="00E4717E" w:rsidRDefault="00E4717E" w:rsidP="00E4717E">
      <w:pPr>
        <w:rPr>
          <w:b/>
          <w:color w:val="000000"/>
        </w:rPr>
      </w:pPr>
    </w:p>
    <w:p w14:paraId="1E958086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3B4441E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5AE9798B" w14:textId="77777777" w:rsidR="00E4717E" w:rsidRPr="00E4717E" w:rsidRDefault="00E4717E" w:rsidP="00E4717E">
      <w:pPr>
        <w:rPr>
          <w:color w:val="000000"/>
          <w:sz w:val="22"/>
        </w:rPr>
      </w:pPr>
    </w:p>
    <w:p w14:paraId="7D41E6BD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3222477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3A6331C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6680F9C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264FD8D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7778E35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2D15FFD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4F18F3C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68F0B70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0AD4CAB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2C4A49A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58001A3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52B1C05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5CD2CFB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10FD9E0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701FEC8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0C57106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1AB647A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40F5432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183FAC2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5CF61A8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28B37B4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2862C6F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1D31DC8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14.04 + 0.37 = 14.4</w:t>
      </w:r>
    </w:p>
    <w:p w14:paraId="7E4761D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159.3 + 4.17 = 163.5</w:t>
      </w:r>
    </w:p>
    <w:p w14:paraId="4DD05CB9" w14:textId="77777777" w:rsidR="00E4717E" w:rsidRPr="00E4717E" w:rsidRDefault="00E4717E" w:rsidP="00E4717E">
      <w:pPr>
        <w:rPr>
          <w:b/>
          <w:color w:val="000000"/>
        </w:rPr>
      </w:pPr>
    </w:p>
    <w:p w14:paraId="1175464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5A9170C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lastRenderedPageBreak/>
        <w:t>Материал: Песчаник</w:t>
      </w:r>
    </w:p>
    <w:p w14:paraId="06D9FCC0" w14:textId="77777777" w:rsidR="00E4717E" w:rsidRPr="00E4717E" w:rsidRDefault="00E4717E" w:rsidP="00E4717E">
      <w:pPr>
        <w:rPr>
          <w:color w:val="000000"/>
          <w:sz w:val="22"/>
        </w:rPr>
      </w:pPr>
    </w:p>
    <w:p w14:paraId="76FBA078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F4833E5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60550ED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1E9E40FC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1B05C1E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64590A4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4351E4E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1D5C75A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2E7E918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0E5D6C2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26FF955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524C4BF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03EE21F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0474A7D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3A02E21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5C35164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5CE38E6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7E8681E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182CBAB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506F04D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2F9A5C5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78671A4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4861730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4102626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14.4 + 0.37 = 14.77</w:t>
      </w:r>
    </w:p>
    <w:p w14:paraId="2A493EA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163.5 + 4.17 = 167.7</w:t>
      </w:r>
    </w:p>
    <w:p w14:paraId="2BB318EB" w14:textId="77777777" w:rsidR="00E4717E" w:rsidRPr="00E4717E" w:rsidRDefault="00E4717E" w:rsidP="00E4717E">
      <w:pPr>
        <w:rPr>
          <w:b/>
          <w:color w:val="000000"/>
        </w:rPr>
      </w:pPr>
    </w:p>
    <w:p w14:paraId="0D89984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60FC3A0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3771A413" w14:textId="77777777" w:rsidR="00E4717E" w:rsidRPr="00E4717E" w:rsidRDefault="00E4717E" w:rsidP="00E4717E">
      <w:pPr>
        <w:rPr>
          <w:color w:val="000000"/>
          <w:sz w:val="22"/>
        </w:rPr>
      </w:pPr>
    </w:p>
    <w:p w14:paraId="0AA8A5F7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6276658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24D598A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1B3D2E5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2A3C675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2A6FFEA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654373F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21DBEEA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7AAA423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6DB75BF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2695C7E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19C80C3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755C111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30BA53B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4D27AE7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0B836CD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6CDF5D6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6B46BEF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1E20A25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4D8DC93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7041E17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31291C5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486C826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739E248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14.77 + 0.37 = 15.14</w:t>
      </w:r>
    </w:p>
    <w:p w14:paraId="56837C0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167.7 + 4.17 = 171.9</w:t>
      </w:r>
    </w:p>
    <w:p w14:paraId="7CCD9390" w14:textId="77777777" w:rsidR="00E4717E" w:rsidRPr="00E4717E" w:rsidRDefault="00E4717E" w:rsidP="00E4717E">
      <w:pPr>
        <w:rPr>
          <w:b/>
          <w:color w:val="000000"/>
        </w:rPr>
      </w:pPr>
    </w:p>
    <w:p w14:paraId="08CE665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0FE0ECB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5DD6741C" w14:textId="77777777" w:rsidR="00E4717E" w:rsidRPr="00E4717E" w:rsidRDefault="00E4717E" w:rsidP="00E4717E">
      <w:pPr>
        <w:rPr>
          <w:color w:val="000000"/>
          <w:sz w:val="22"/>
        </w:rPr>
      </w:pPr>
    </w:p>
    <w:p w14:paraId="093EC466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F9BAF7E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4F975AD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327715C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0CC5FF3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6775194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2FB9CD4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4110DE1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6325444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53AC45D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4A085B5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2E01893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077D332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2D7EA33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35FD62C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6FB24B3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701F0D9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2ECFB8C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7C2991D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3C0C2B5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47A9EDB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1019F93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26689A7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3EEBC20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15.14 + 0.37 = 15.5</w:t>
      </w:r>
    </w:p>
    <w:p w14:paraId="38C4704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171.9 + 4.17 = 176.1</w:t>
      </w:r>
    </w:p>
    <w:p w14:paraId="36E2EF8F" w14:textId="77777777" w:rsidR="00E4717E" w:rsidRPr="00E4717E" w:rsidRDefault="00E4717E" w:rsidP="00E4717E">
      <w:pPr>
        <w:rPr>
          <w:b/>
          <w:color w:val="000000"/>
        </w:rPr>
      </w:pPr>
    </w:p>
    <w:p w14:paraId="00A42AB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1BFA7EE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7BFDF060" w14:textId="77777777" w:rsidR="00E4717E" w:rsidRPr="00E4717E" w:rsidRDefault="00E4717E" w:rsidP="00E4717E">
      <w:pPr>
        <w:rPr>
          <w:color w:val="000000"/>
          <w:sz w:val="22"/>
        </w:rPr>
      </w:pPr>
    </w:p>
    <w:p w14:paraId="66C254FB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E4717E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4DFAF776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4A041AD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3F53DB6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502F00B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5344B9F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7C0B6BE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7C221BF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6014C6A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72ABB04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0450146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1DE5FC5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3159974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7C828B8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102A1B7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7C648A8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2ECCE4F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5D236F1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6266E44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42A8DE7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1CD30A1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423ED49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3B78A59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05E1855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15.5 + 0.37 = 15.87</w:t>
      </w:r>
    </w:p>
    <w:p w14:paraId="63971BC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176.1 + 4.17 = 180.3</w:t>
      </w:r>
    </w:p>
    <w:p w14:paraId="382B90CE" w14:textId="77777777" w:rsidR="00E4717E" w:rsidRPr="00E4717E" w:rsidRDefault="00E4717E" w:rsidP="00E4717E">
      <w:pPr>
        <w:rPr>
          <w:b/>
          <w:color w:val="000000"/>
        </w:rPr>
      </w:pPr>
    </w:p>
    <w:p w14:paraId="2872A25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7652134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79B6288E" w14:textId="77777777" w:rsidR="00E4717E" w:rsidRPr="00E4717E" w:rsidRDefault="00E4717E" w:rsidP="00E4717E">
      <w:pPr>
        <w:rPr>
          <w:color w:val="000000"/>
          <w:sz w:val="22"/>
        </w:rPr>
      </w:pPr>
    </w:p>
    <w:p w14:paraId="6F6BB8ED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5F31360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400370B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3DFA635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2B060EA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3305432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01802AD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29B08BF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1B70D68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04BFA83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4E43B38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79A5DC9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6287EDB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11F518B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6DFDDF4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0B49037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73585FF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1D3671A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3016FD4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5E4A6D5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6BED8C7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3C42B99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678E862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6BE5175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15.87 + 0.37 = 16.24</w:t>
      </w:r>
    </w:p>
    <w:p w14:paraId="6823416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180.3 + 4.17 = 184.5</w:t>
      </w:r>
    </w:p>
    <w:p w14:paraId="52AF9F47" w14:textId="77777777" w:rsidR="00E4717E" w:rsidRPr="00E4717E" w:rsidRDefault="00E4717E" w:rsidP="00E4717E">
      <w:pPr>
        <w:rPr>
          <w:b/>
          <w:color w:val="000000"/>
        </w:rPr>
      </w:pPr>
    </w:p>
    <w:p w14:paraId="230129D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2CB7139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324F7D43" w14:textId="77777777" w:rsidR="00E4717E" w:rsidRPr="00E4717E" w:rsidRDefault="00E4717E" w:rsidP="00E4717E">
      <w:pPr>
        <w:rPr>
          <w:color w:val="000000"/>
          <w:sz w:val="22"/>
        </w:rPr>
      </w:pPr>
    </w:p>
    <w:p w14:paraId="47A19568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E5991E2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51455A1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0EB01CC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4E1B401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21743B5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08E2277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3C48AB3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2AD78FC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6868FEC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32C2BCF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003B550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739A2D1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48F546D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290518A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678E92D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72E67F5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65197ED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4A7D592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6E576C0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19C5320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28A95EF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71CCE8B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0849E12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16.24 + 0.37 = 16.6</w:t>
      </w:r>
    </w:p>
    <w:p w14:paraId="1C8A2BE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184.5 + 4.17 = 188.7</w:t>
      </w:r>
    </w:p>
    <w:p w14:paraId="61366D4F" w14:textId="77777777" w:rsidR="00E4717E" w:rsidRPr="00E4717E" w:rsidRDefault="00E4717E" w:rsidP="00E4717E">
      <w:pPr>
        <w:rPr>
          <w:b/>
          <w:color w:val="000000"/>
        </w:rPr>
      </w:pPr>
    </w:p>
    <w:p w14:paraId="770E4F8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536D9C8C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4D75A114" w14:textId="77777777" w:rsidR="00E4717E" w:rsidRPr="00E4717E" w:rsidRDefault="00E4717E" w:rsidP="00E4717E">
      <w:pPr>
        <w:rPr>
          <w:color w:val="000000"/>
          <w:sz w:val="22"/>
        </w:rPr>
      </w:pPr>
    </w:p>
    <w:p w14:paraId="12245CC7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42EE01B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6E1FE2E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57F1D17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lastRenderedPageBreak/>
        <w:t>Степень открытости: с 4-х сторон</w:t>
      </w:r>
    </w:p>
    <w:p w14:paraId="05EED50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43834E5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492F58C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78E0FF5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6CBDBD6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2038800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64B7730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4564258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0B2B5CD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5938A49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035E614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0DFAE6F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2838548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74BCC36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20ECBEA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47E6513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4B6D06D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3817942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76CAB24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3E6270C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16.6 + 0.37 = 16.97</w:t>
      </w:r>
    </w:p>
    <w:p w14:paraId="29C5688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188.7 + 4.17 = 192.9</w:t>
      </w:r>
    </w:p>
    <w:p w14:paraId="75470224" w14:textId="77777777" w:rsidR="00E4717E" w:rsidRPr="00E4717E" w:rsidRDefault="00E4717E" w:rsidP="00E4717E">
      <w:pPr>
        <w:rPr>
          <w:b/>
          <w:color w:val="000000"/>
        </w:rPr>
      </w:pPr>
    </w:p>
    <w:p w14:paraId="28B1997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6038B23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51A1E594" w14:textId="77777777" w:rsidR="00E4717E" w:rsidRPr="00E4717E" w:rsidRDefault="00E4717E" w:rsidP="00E4717E">
      <w:pPr>
        <w:rPr>
          <w:color w:val="000000"/>
          <w:sz w:val="22"/>
        </w:rPr>
      </w:pPr>
    </w:p>
    <w:p w14:paraId="23AADD42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85DB92C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6D5EC7A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4FE0C73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1C57F2F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25245F9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065C0A1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4CCE274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3AC1C6A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64B7DF7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174C997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5DCFD40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5A4BE81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744C609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1D1A39C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1F641D4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7641429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6F50AC6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246985D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104D34B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2B8C339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37AB5ED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0799A63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3E64346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16.97 + 0.37 = 17.34</w:t>
      </w:r>
    </w:p>
    <w:p w14:paraId="3B4A7A4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192.9 + 4.17 = 197.1</w:t>
      </w:r>
    </w:p>
    <w:p w14:paraId="5FC6D097" w14:textId="77777777" w:rsidR="00E4717E" w:rsidRPr="00E4717E" w:rsidRDefault="00E4717E" w:rsidP="00E4717E">
      <w:pPr>
        <w:rPr>
          <w:b/>
          <w:color w:val="000000"/>
        </w:rPr>
      </w:pPr>
    </w:p>
    <w:p w14:paraId="6925D9E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10F88D4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145C12E1" w14:textId="77777777" w:rsidR="00E4717E" w:rsidRPr="00E4717E" w:rsidRDefault="00E4717E" w:rsidP="00E4717E">
      <w:pPr>
        <w:rPr>
          <w:color w:val="000000"/>
          <w:sz w:val="22"/>
        </w:rPr>
      </w:pPr>
    </w:p>
    <w:p w14:paraId="45BAEA5F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ED2B9B1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504EB93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5B8C352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2C0C254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52A3078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34D42FD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6D7D285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0A3F601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7EB5C75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57E0DE0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5E5B74B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5D82BC2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47E0C74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0AE3169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00D4A1F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29A062F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23792A2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2B396CA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1FE2AA6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68D7409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5506A37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4059228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0FD2F8C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17.34 + 0.37 = 17.7</w:t>
      </w:r>
    </w:p>
    <w:p w14:paraId="3BAD94C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197.1 + 4.17 = 201.3</w:t>
      </w:r>
    </w:p>
    <w:p w14:paraId="1518C1A4" w14:textId="77777777" w:rsidR="00E4717E" w:rsidRPr="00E4717E" w:rsidRDefault="00E4717E" w:rsidP="00E4717E">
      <w:pPr>
        <w:rPr>
          <w:b/>
          <w:color w:val="000000"/>
        </w:rPr>
      </w:pPr>
    </w:p>
    <w:p w14:paraId="589141E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644DDCF6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3E2C764E" w14:textId="77777777" w:rsidR="00E4717E" w:rsidRPr="00E4717E" w:rsidRDefault="00E4717E" w:rsidP="00E4717E">
      <w:pPr>
        <w:rPr>
          <w:color w:val="000000"/>
          <w:sz w:val="22"/>
        </w:rPr>
      </w:pPr>
    </w:p>
    <w:p w14:paraId="45639950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D7D4A73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7C5BD59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2600DAF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5DC257C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3BC40B0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1EBC3CD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74FF176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3D309E8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1E10AD8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3B802FA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364C2FA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6FFB765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0BF6940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7540063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2237EC4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2B581E3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2F7D0BE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7767451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0433805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6F56315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12C5DB1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2A46221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2A7412D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17.7 + 0.37 = 18.07</w:t>
      </w:r>
    </w:p>
    <w:p w14:paraId="039D98F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201.3 + 4.17 = 205.5</w:t>
      </w:r>
    </w:p>
    <w:p w14:paraId="66BAFD45" w14:textId="77777777" w:rsidR="00E4717E" w:rsidRPr="00E4717E" w:rsidRDefault="00E4717E" w:rsidP="00E4717E">
      <w:pPr>
        <w:rPr>
          <w:b/>
          <w:color w:val="000000"/>
        </w:rPr>
      </w:pPr>
    </w:p>
    <w:p w14:paraId="6209E94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70F1242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312E1555" w14:textId="77777777" w:rsidR="00E4717E" w:rsidRPr="00E4717E" w:rsidRDefault="00E4717E" w:rsidP="00E4717E">
      <w:pPr>
        <w:rPr>
          <w:color w:val="000000"/>
          <w:sz w:val="22"/>
        </w:rPr>
      </w:pPr>
    </w:p>
    <w:p w14:paraId="0E645423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862A40A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7282AA1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36A8B88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41451DA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3F371AE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70EAABB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6A4258B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59B4339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272DE44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22DAFEE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2A1A050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413F775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1050053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68E8CE8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4B6B45E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07C4724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2765D7F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729AB44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4556F16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260D8B1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223C959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1B1208D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10C73F4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18.07 + 0.37 = 18.44</w:t>
      </w:r>
    </w:p>
    <w:p w14:paraId="7EB3106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205.5 + 4.17 = 209.7</w:t>
      </w:r>
    </w:p>
    <w:p w14:paraId="74536516" w14:textId="77777777" w:rsidR="00E4717E" w:rsidRPr="00E4717E" w:rsidRDefault="00E4717E" w:rsidP="00E4717E">
      <w:pPr>
        <w:rPr>
          <w:b/>
          <w:color w:val="000000"/>
        </w:rPr>
      </w:pPr>
    </w:p>
    <w:p w14:paraId="1B2E318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6E0466D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724C2929" w14:textId="77777777" w:rsidR="00E4717E" w:rsidRPr="00E4717E" w:rsidRDefault="00E4717E" w:rsidP="00E4717E">
      <w:pPr>
        <w:rPr>
          <w:color w:val="000000"/>
          <w:sz w:val="22"/>
        </w:rPr>
      </w:pPr>
    </w:p>
    <w:p w14:paraId="56C25C58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29CCAF1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507C54A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4BA2CCB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1761CA8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1490A3F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57DF65B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481A803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00A1217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18A2735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1274AD0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74A704D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5F6E0F3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4B51D20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2337510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225EF5E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62C4C69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4C8F45C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1B7F3C7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6E6F15B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305D06A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1746C9F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56DB329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2E6B1C7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18.44 + 0.37 = 18.8</w:t>
      </w:r>
    </w:p>
    <w:p w14:paraId="27D5C39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209.7 + 4.17 = 213.9</w:t>
      </w:r>
    </w:p>
    <w:p w14:paraId="2C0E28CB" w14:textId="77777777" w:rsidR="00E4717E" w:rsidRPr="00E4717E" w:rsidRDefault="00E4717E" w:rsidP="00E4717E">
      <w:pPr>
        <w:rPr>
          <w:b/>
          <w:color w:val="000000"/>
        </w:rPr>
      </w:pPr>
    </w:p>
    <w:p w14:paraId="45634BD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5E89C2E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33EB4BD9" w14:textId="77777777" w:rsidR="00E4717E" w:rsidRPr="00E4717E" w:rsidRDefault="00E4717E" w:rsidP="00E4717E">
      <w:pPr>
        <w:rPr>
          <w:color w:val="000000"/>
          <w:sz w:val="22"/>
        </w:rPr>
      </w:pPr>
    </w:p>
    <w:p w14:paraId="234E5CB4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790F4C6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559F922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44174FE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17B1506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5A8D9F9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04F48D3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0750359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15F6EE6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1815905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38BBE14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10A51E3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3276A54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204EBF9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789D8B8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0AF4C0C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7A29A49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51CB35E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678DBBF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662586E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1FDBA8A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06C30D1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57C4FB0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455F26B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18.8 + 0.37 = 19.17</w:t>
      </w:r>
    </w:p>
    <w:p w14:paraId="231927B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213.9 + 4.17 = 218.1</w:t>
      </w:r>
    </w:p>
    <w:p w14:paraId="38E65B7F" w14:textId="77777777" w:rsidR="00E4717E" w:rsidRPr="00E4717E" w:rsidRDefault="00E4717E" w:rsidP="00E4717E">
      <w:pPr>
        <w:rPr>
          <w:b/>
          <w:color w:val="000000"/>
        </w:rPr>
      </w:pPr>
    </w:p>
    <w:p w14:paraId="53A3FF3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1698B5A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4701ADB8" w14:textId="77777777" w:rsidR="00E4717E" w:rsidRPr="00E4717E" w:rsidRDefault="00E4717E" w:rsidP="00E4717E">
      <w:pPr>
        <w:rPr>
          <w:color w:val="000000"/>
          <w:sz w:val="22"/>
        </w:rPr>
      </w:pPr>
    </w:p>
    <w:p w14:paraId="0B8E7DBB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A703FE0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6A8AA9E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55C44F9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14AFC35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0D8F728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6F2D91C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0B0648D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0CE10DC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141B51E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71AE719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67D5ACB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5796EC0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4C7CBB7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752CFA7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518A94B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21413B5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698E14D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45C9134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7C90059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2CCDE30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597135A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6923A88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48ECD4F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19.17 + 0.37 = 19.54</w:t>
      </w:r>
    </w:p>
    <w:p w14:paraId="7428A88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218.1 + 4.17 = 222.3</w:t>
      </w:r>
    </w:p>
    <w:p w14:paraId="07CFDF8A" w14:textId="77777777" w:rsidR="00E4717E" w:rsidRPr="00E4717E" w:rsidRDefault="00E4717E" w:rsidP="00E4717E">
      <w:pPr>
        <w:rPr>
          <w:b/>
          <w:color w:val="000000"/>
        </w:rPr>
      </w:pPr>
    </w:p>
    <w:p w14:paraId="66441DA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7611103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lastRenderedPageBreak/>
        <w:t>Материал: Песчаник</w:t>
      </w:r>
    </w:p>
    <w:p w14:paraId="693A2C4E" w14:textId="77777777" w:rsidR="00E4717E" w:rsidRPr="00E4717E" w:rsidRDefault="00E4717E" w:rsidP="00E4717E">
      <w:pPr>
        <w:rPr>
          <w:color w:val="000000"/>
          <w:sz w:val="22"/>
        </w:rPr>
      </w:pPr>
    </w:p>
    <w:p w14:paraId="0156A7D6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ECE274F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3AF7B6C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1EC39B0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1BC7285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70B2077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609E8E3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243D133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0701E3D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516F915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6E6BD70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4146775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6D8FFC5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54815CC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0BAB9D2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74CC0BE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29B0D7D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2C081DA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5E48828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7B3EFCE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2F1F93E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70AB04F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4A0FAE8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0C18FAB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19.54 + 0.37 = 19.9</w:t>
      </w:r>
    </w:p>
    <w:p w14:paraId="77BDB87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222.3 + 4.17 = 226.5</w:t>
      </w:r>
    </w:p>
    <w:p w14:paraId="774C02CD" w14:textId="77777777" w:rsidR="00E4717E" w:rsidRPr="00E4717E" w:rsidRDefault="00E4717E" w:rsidP="00E4717E">
      <w:pPr>
        <w:rPr>
          <w:b/>
          <w:color w:val="000000"/>
        </w:rPr>
      </w:pPr>
    </w:p>
    <w:p w14:paraId="3E6EBDF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010C759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0B808B24" w14:textId="77777777" w:rsidR="00E4717E" w:rsidRPr="00E4717E" w:rsidRDefault="00E4717E" w:rsidP="00E4717E">
      <w:pPr>
        <w:rPr>
          <w:color w:val="000000"/>
          <w:sz w:val="22"/>
        </w:rPr>
      </w:pPr>
    </w:p>
    <w:p w14:paraId="467755BD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BF91139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7B6C397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51D941F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709AE75C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381DDF1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6E97611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22B3A3E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51D5A1F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10545A7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5D65D7C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0233359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6F0B3C4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0319E63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35C9D92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120DB44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7E8A46E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7BE31B2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3D438BE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0AB8CB9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39B991B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26185DF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3AAEE45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2480F87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19.9 + 0.37 = 20.27</w:t>
      </w:r>
    </w:p>
    <w:p w14:paraId="13A2DD8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226.5 + 4.17 = 230.7</w:t>
      </w:r>
    </w:p>
    <w:p w14:paraId="43512FA2" w14:textId="77777777" w:rsidR="00E4717E" w:rsidRPr="00E4717E" w:rsidRDefault="00E4717E" w:rsidP="00E4717E">
      <w:pPr>
        <w:rPr>
          <w:b/>
          <w:color w:val="000000"/>
        </w:rPr>
      </w:pPr>
    </w:p>
    <w:p w14:paraId="546AAF4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7CF50C8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3DD3DDBB" w14:textId="77777777" w:rsidR="00E4717E" w:rsidRPr="00E4717E" w:rsidRDefault="00E4717E" w:rsidP="00E4717E">
      <w:pPr>
        <w:rPr>
          <w:color w:val="000000"/>
          <w:sz w:val="22"/>
        </w:rPr>
      </w:pPr>
    </w:p>
    <w:p w14:paraId="63D85781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45EDD92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36EA78FC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3D07907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799C201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764B590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5FFE8C2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346D943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63C7BE6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706048B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2CFA8DC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64EE469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61A0B1B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53C4265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53C7A0C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010F289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59C5157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52F8693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49D33CB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2E23227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52450CB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12BDE09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7D8C244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50EB1A9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20.27 + 0.37 = 20.64</w:t>
      </w:r>
    </w:p>
    <w:p w14:paraId="77BEE32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230.7 + 4.17 = 234.9</w:t>
      </w:r>
    </w:p>
    <w:p w14:paraId="3071C31B" w14:textId="77777777" w:rsidR="00E4717E" w:rsidRPr="00E4717E" w:rsidRDefault="00E4717E" w:rsidP="00E4717E">
      <w:pPr>
        <w:rPr>
          <w:b/>
          <w:color w:val="000000"/>
        </w:rPr>
      </w:pPr>
    </w:p>
    <w:p w14:paraId="716E2D9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155F504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654CBF01" w14:textId="77777777" w:rsidR="00E4717E" w:rsidRPr="00E4717E" w:rsidRDefault="00E4717E" w:rsidP="00E4717E">
      <w:pPr>
        <w:rPr>
          <w:color w:val="000000"/>
          <w:sz w:val="22"/>
        </w:rPr>
      </w:pPr>
    </w:p>
    <w:p w14:paraId="115D24B1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E4717E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103BD2F0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4C820A6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18880AD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42567FB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205FE23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155B989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1BB6EAB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09FDB2B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2581D43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490328A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4038676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416A99C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05CCBBB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55BF388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0E90E00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643A7EF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2690C50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001AC66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34821FC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3CA560F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3CAE926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49D0B81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0C75648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20.64 + 0.37 = 21</w:t>
      </w:r>
    </w:p>
    <w:p w14:paraId="3AD0014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234.9 + 4.17 = 239.1</w:t>
      </w:r>
    </w:p>
    <w:p w14:paraId="1B97A0AE" w14:textId="77777777" w:rsidR="00E4717E" w:rsidRPr="00E4717E" w:rsidRDefault="00E4717E" w:rsidP="00E4717E">
      <w:pPr>
        <w:rPr>
          <w:b/>
          <w:color w:val="000000"/>
        </w:rPr>
      </w:pPr>
    </w:p>
    <w:p w14:paraId="35DBF37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6A67B01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4F265726" w14:textId="77777777" w:rsidR="00E4717E" w:rsidRPr="00E4717E" w:rsidRDefault="00E4717E" w:rsidP="00E4717E">
      <w:pPr>
        <w:rPr>
          <w:color w:val="000000"/>
          <w:sz w:val="22"/>
        </w:rPr>
      </w:pPr>
    </w:p>
    <w:p w14:paraId="0C8BE89E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C5B8D4E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2152969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677DA89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2C41E43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6D2D4A5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0BD20B0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3042770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4A8C7E0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29DB539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29FD83D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01407A9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3728F49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7F6639B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0D005A8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4CDB78E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04BFFCA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361E96E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69FF61A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0465EEC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653F001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015DBA3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4228886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308701A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21 + 0.37 = 21.37</w:t>
      </w:r>
    </w:p>
    <w:p w14:paraId="7F7732B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239.1 + 4.17 = 243.3</w:t>
      </w:r>
    </w:p>
    <w:p w14:paraId="0A92E9A3" w14:textId="77777777" w:rsidR="00E4717E" w:rsidRPr="00E4717E" w:rsidRDefault="00E4717E" w:rsidP="00E4717E">
      <w:pPr>
        <w:rPr>
          <w:b/>
          <w:color w:val="000000"/>
        </w:rPr>
      </w:pPr>
    </w:p>
    <w:p w14:paraId="1806635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3AC28B1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2AF203A5" w14:textId="77777777" w:rsidR="00E4717E" w:rsidRPr="00E4717E" w:rsidRDefault="00E4717E" w:rsidP="00E4717E">
      <w:pPr>
        <w:rPr>
          <w:color w:val="000000"/>
          <w:sz w:val="22"/>
        </w:rPr>
      </w:pPr>
    </w:p>
    <w:p w14:paraId="2960948D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4496272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4076882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2B9D24E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4D4B536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582A061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05C3033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4926705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3CE0B79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1B8EA9E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111C17E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592235B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5CE87DF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4CDBAF7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6B04790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52271AA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21A2197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1C429CF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51802EF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06A0A48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7E356BA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31FAC1C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6B489BC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71719BF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21.37 + 0.37 = 21.74</w:t>
      </w:r>
    </w:p>
    <w:p w14:paraId="50E1159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243.3 + 4.17 = 247.5</w:t>
      </w:r>
    </w:p>
    <w:p w14:paraId="17B11BAD" w14:textId="77777777" w:rsidR="00E4717E" w:rsidRPr="00E4717E" w:rsidRDefault="00E4717E" w:rsidP="00E4717E">
      <w:pPr>
        <w:rPr>
          <w:b/>
          <w:color w:val="000000"/>
        </w:rPr>
      </w:pPr>
    </w:p>
    <w:p w14:paraId="381D23F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6BBAB85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75950CE6" w14:textId="77777777" w:rsidR="00E4717E" w:rsidRPr="00E4717E" w:rsidRDefault="00E4717E" w:rsidP="00E4717E">
      <w:pPr>
        <w:rPr>
          <w:color w:val="000000"/>
          <w:sz w:val="22"/>
        </w:rPr>
      </w:pPr>
    </w:p>
    <w:p w14:paraId="5414AC54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90C043E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0114B72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4274811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lastRenderedPageBreak/>
        <w:t>Степень открытости: с 4-х сторон</w:t>
      </w:r>
    </w:p>
    <w:p w14:paraId="2A1C3F9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5813DC7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2880FED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7476128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017681F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0A99781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3938D9B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464FB90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0F21CFB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19D857E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464CD2D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7E2B4A2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4E4138D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1039CC1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0115D08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48FD170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1B9DCA0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7F4D65C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717FB64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394A784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21.74 + 0.37 = 22.1</w:t>
      </w:r>
    </w:p>
    <w:p w14:paraId="5734302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247.5 + 4.17 = 251.7</w:t>
      </w:r>
    </w:p>
    <w:p w14:paraId="001EC3EE" w14:textId="77777777" w:rsidR="00E4717E" w:rsidRPr="00E4717E" w:rsidRDefault="00E4717E" w:rsidP="00E4717E">
      <w:pPr>
        <w:rPr>
          <w:b/>
          <w:color w:val="000000"/>
        </w:rPr>
      </w:pPr>
    </w:p>
    <w:p w14:paraId="73167F3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5BB82EB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6679AB4C" w14:textId="77777777" w:rsidR="00E4717E" w:rsidRPr="00E4717E" w:rsidRDefault="00E4717E" w:rsidP="00E4717E">
      <w:pPr>
        <w:rPr>
          <w:color w:val="000000"/>
          <w:sz w:val="22"/>
        </w:rPr>
      </w:pPr>
    </w:p>
    <w:p w14:paraId="6D66AF6A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474B3E6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3148C3D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1858769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2C0DD7A6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5F14CE0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3424F78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74981DA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04AB874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75E72D0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21DD253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65AD90D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40823C1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2B2F509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52E47C8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59E514A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0389D67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16BE4A1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78CBC41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512F1B6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514EBCC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2C2D50D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524E35E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30DE902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22.1 + 0.37 = 22.47</w:t>
      </w:r>
    </w:p>
    <w:p w14:paraId="15BA244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251.7 + 4.17 = 255.9</w:t>
      </w:r>
    </w:p>
    <w:p w14:paraId="1AB84312" w14:textId="77777777" w:rsidR="00E4717E" w:rsidRPr="00E4717E" w:rsidRDefault="00E4717E" w:rsidP="00E4717E">
      <w:pPr>
        <w:rPr>
          <w:b/>
          <w:color w:val="000000"/>
        </w:rPr>
      </w:pPr>
    </w:p>
    <w:p w14:paraId="3B4044D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030A049C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14D1B8AC" w14:textId="77777777" w:rsidR="00E4717E" w:rsidRPr="00E4717E" w:rsidRDefault="00E4717E" w:rsidP="00E4717E">
      <w:pPr>
        <w:rPr>
          <w:color w:val="000000"/>
          <w:sz w:val="22"/>
        </w:rPr>
      </w:pPr>
    </w:p>
    <w:p w14:paraId="26C517F5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3626DF9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0A30489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1788003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03A63C9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747D829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2006033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667AFCF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769F521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2AF8A64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2605E85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455EE2B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2A4A713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4649CCA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39FC150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017D44B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40C7A8F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6CF93DC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45FBCCB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756D46C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7C5D704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11CDCCA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579BDAA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7F9679F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22.47 + 0.37 = 22.84</w:t>
      </w:r>
    </w:p>
    <w:p w14:paraId="421DB39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255.9 + 4.17 = 260.1</w:t>
      </w:r>
    </w:p>
    <w:p w14:paraId="41AAA7B6" w14:textId="77777777" w:rsidR="00E4717E" w:rsidRPr="00E4717E" w:rsidRDefault="00E4717E" w:rsidP="00E4717E">
      <w:pPr>
        <w:rPr>
          <w:b/>
          <w:color w:val="000000"/>
        </w:rPr>
      </w:pPr>
    </w:p>
    <w:p w14:paraId="11119CE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5E576DC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5A89CBE2" w14:textId="77777777" w:rsidR="00E4717E" w:rsidRPr="00E4717E" w:rsidRDefault="00E4717E" w:rsidP="00E4717E">
      <w:pPr>
        <w:rPr>
          <w:color w:val="000000"/>
          <w:sz w:val="22"/>
        </w:rPr>
      </w:pPr>
    </w:p>
    <w:p w14:paraId="317C808D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3D08A2E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0809AAF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13F980A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669F86A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5555A6E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09F8939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1E12194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71B7764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72DA1CC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1C678F9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29126A5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4F1AD2B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4224AB6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66F015C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2B90287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0E9104A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4676F41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5F637FD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2FC247D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02A1A52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00BA810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029E172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28A72EF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22.84 + 0.37 = 23.2</w:t>
      </w:r>
    </w:p>
    <w:p w14:paraId="08C02BE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260.1 + 4.17 = 264.3</w:t>
      </w:r>
    </w:p>
    <w:p w14:paraId="75D68991" w14:textId="77777777" w:rsidR="00E4717E" w:rsidRPr="00E4717E" w:rsidRDefault="00E4717E" w:rsidP="00E4717E">
      <w:pPr>
        <w:rPr>
          <w:b/>
          <w:color w:val="000000"/>
        </w:rPr>
      </w:pPr>
    </w:p>
    <w:p w14:paraId="3A4177A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4ADB034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02311B13" w14:textId="77777777" w:rsidR="00E4717E" w:rsidRPr="00E4717E" w:rsidRDefault="00E4717E" w:rsidP="00E4717E">
      <w:pPr>
        <w:rPr>
          <w:color w:val="000000"/>
          <w:sz w:val="22"/>
        </w:rPr>
      </w:pPr>
    </w:p>
    <w:p w14:paraId="5B8AFAFB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F26EA06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244E585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5AD267E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6A4075D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4EA67E1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591B4BA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69A2F74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06D8B59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0BB538A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6E641B6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7E52CEF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366F019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71C725E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5A6802C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399CAC1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156A57D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7B67976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71B3846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28C4B27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5342A63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6BC2395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78EC03D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7373940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23.2 + 0.37 = 23.57</w:t>
      </w:r>
    </w:p>
    <w:p w14:paraId="0734E30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264.3 + 4.17 = 268.5</w:t>
      </w:r>
    </w:p>
    <w:p w14:paraId="25011D17" w14:textId="77777777" w:rsidR="00E4717E" w:rsidRPr="00E4717E" w:rsidRDefault="00E4717E" w:rsidP="00E4717E">
      <w:pPr>
        <w:rPr>
          <w:b/>
          <w:color w:val="000000"/>
        </w:rPr>
      </w:pPr>
    </w:p>
    <w:p w14:paraId="5E6E326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5F3BB32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1043E96B" w14:textId="77777777" w:rsidR="00E4717E" w:rsidRPr="00E4717E" w:rsidRDefault="00E4717E" w:rsidP="00E4717E">
      <w:pPr>
        <w:rPr>
          <w:color w:val="000000"/>
          <w:sz w:val="22"/>
        </w:rPr>
      </w:pPr>
    </w:p>
    <w:p w14:paraId="7B38FD6D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5A58875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7839D3A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26962A8C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7862DEC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12A6B60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71035F1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561DEA8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16387F0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2966C2F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2213327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7628CA6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7567B8C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1D9DD0B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52D8E7B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106095B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1B353DD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354D4C3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3CC9AC9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45076F3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682CD06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5D23AEF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3795496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359601C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23.57 + 0.37 = 23.94</w:t>
      </w:r>
    </w:p>
    <w:p w14:paraId="7F54783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268.5 + 4.17 = 272.7</w:t>
      </w:r>
    </w:p>
    <w:p w14:paraId="73EFDD2A" w14:textId="77777777" w:rsidR="00E4717E" w:rsidRPr="00E4717E" w:rsidRDefault="00E4717E" w:rsidP="00E4717E">
      <w:pPr>
        <w:rPr>
          <w:b/>
          <w:color w:val="000000"/>
        </w:rPr>
      </w:pPr>
    </w:p>
    <w:p w14:paraId="4DB4F0B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1D5602D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20EF6EB0" w14:textId="77777777" w:rsidR="00E4717E" w:rsidRPr="00E4717E" w:rsidRDefault="00E4717E" w:rsidP="00E4717E">
      <w:pPr>
        <w:rPr>
          <w:color w:val="000000"/>
          <w:sz w:val="22"/>
        </w:rPr>
      </w:pPr>
    </w:p>
    <w:p w14:paraId="7A98738B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5F365AE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01D691E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1E5839B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00B1C41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4B6F8E9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0F5749E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5BE3517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22AA175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0B3439F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37A5CB8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02630C5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22F5210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73BB6A3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6A1DE1E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45C6C98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77CECB5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00BDA95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6EAA84F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1A95E3B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4920567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4E8571B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2EF6444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30F8410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23.94 + 0.37 = 24.3</w:t>
      </w:r>
    </w:p>
    <w:p w14:paraId="18B69D7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272.7 + 4.17 = 276.9</w:t>
      </w:r>
    </w:p>
    <w:p w14:paraId="3868FE23" w14:textId="77777777" w:rsidR="00E4717E" w:rsidRPr="00E4717E" w:rsidRDefault="00E4717E" w:rsidP="00E4717E">
      <w:pPr>
        <w:rPr>
          <w:b/>
          <w:color w:val="000000"/>
        </w:rPr>
      </w:pPr>
    </w:p>
    <w:p w14:paraId="6E8DF286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063F562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18C4D569" w14:textId="77777777" w:rsidR="00E4717E" w:rsidRPr="00E4717E" w:rsidRDefault="00E4717E" w:rsidP="00E4717E">
      <w:pPr>
        <w:rPr>
          <w:color w:val="000000"/>
          <w:sz w:val="22"/>
        </w:rPr>
      </w:pPr>
    </w:p>
    <w:p w14:paraId="5B381B83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85ECD2C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4C3C939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0CD89C1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18EC0FF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35B2F88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6955989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47221D1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67A0F44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145BABC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7C95152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431CC8F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350EF1A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284A52F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5E392F9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3B417D7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32305A3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2EA6498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3B95DD4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313FFE9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72CE8BB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1501E23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3B3B53C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20EE8E4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24.3 + 0.37 = 24.67</w:t>
      </w:r>
    </w:p>
    <w:p w14:paraId="1F09103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276.9 + 4.17 = 281.1</w:t>
      </w:r>
    </w:p>
    <w:p w14:paraId="799BCFEC" w14:textId="77777777" w:rsidR="00E4717E" w:rsidRPr="00E4717E" w:rsidRDefault="00E4717E" w:rsidP="00E4717E">
      <w:pPr>
        <w:rPr>
          <w:b/>
          <w:color w:val="000000"/>
        </w:rPr>
      </w:pPr>
    </w:p>
    <w:p w14:paraId="1DE1572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49425D0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lastRenderedPageBreak/>
        <w:t>Материал: Песчаник</w:t>
      </w:r>
    </w:p>
    <w:p w14:paraId="56DEE340" w14:textId="77777777" w:rsidR="00E4717E" w:rsidRPr="00E4717E" w:rsidRDefault="00E4717E" w:rsidP="00E4717E">
      <w:pPr>
        <w:rPr>
          <w:color w:val="000000"/>
          <w:sz w:val="22"/>
        </w:rPr>
      </w:pPr>
    </w:p>
    <w:p w14:paraId="687A562B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699AE51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6F87E17C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643B787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0B01200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6F59F62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21ED1BE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17B3D29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5E38AF1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5290230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350B42E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164612C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7597618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5337627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6F20694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3DEF0AA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000579F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6FC00E2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778DC90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5928E11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0C85904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4E1097B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53711D1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313555F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24.67 + 0.37 = 25.04</w:t>
      </w:r>
    </w:p>
    <w:p w14:paraId="5D6A8FC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281.1 + 4.17 = 285.3</w:t>
      </w:r>
    </w:p>
    <w:p w14:paraId="319DA395" w14:textId="77777777" w:rsidR="00E4717E" w:rsidRPr="00E4717E" w:rsidRDefault="00E4717E" w:rsidP="00E4717E">
      <w:pPr>
        <w:rPr>
          <w:b/>
          <w:color w:val="000000"/>
        </w:rPr>
      </w:pPr>
    </w:p>
    <w:p w14:paraId="21FA18D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4498064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591E4325" w14:textId="77777777" w:rsidR="00E4717E" w:rsidRPr="00E4717E" w:rsidRDefault="00E4717E" w:rsidP="00E4717E">
      <w:pPr>
        <w:rPr>
          <w:color w:val="000000"/>
          <w:sz w:val="22"/>
        </w:rPr>
      </w:pPr>
    </w:p>
    <w:p w14:paraId="7D64B521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28BB84E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798EA16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2F41B21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31F380E6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4B83120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7B4B6A7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662BA0F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15CA2E5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61827A3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70BB48A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1E3B9D1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6B54207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20F1336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5C7406C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30B03A1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30BD293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4EC64A5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12A914F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088FF07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24375B9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378F6C7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5589165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67C6592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25.04 + 0.37 = 25.4</w:t>
      </w:r>
    </w:p>
    <w:p w14:paraId="7A0CB09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285.3 + 4.17 = 289.5</w:t>
      </w:r>
    </w:p>
    <w:p w14:paraId="7120E898" w14:textId="77777777" w:rsidR="00E4717E" w:rsidRPr="00E4717E" w:rsidRDefault="00E4717E" w:rsidP="00E4717E">
      <w:pPr>
        <w:rPr>
          <w:b/>
          <w:color w:val="000000"/>
        </w:rPr>
      </w:pPr>
    </w:p>
    <w:p w14:paraId="7C76D76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7FD9736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45D4313E" w14:textId="77777777" w:rsidR="00E4717E" w:rsidRPr="00E4717E" w:rsidRDefault="00E4717E" w:rsidP="00E4717E">
      <w:pPr>
        <w:rPr>
          <w:color w:val="000000"/>
          <w:sz w:val="22"/>
        </w:rPr>
      </w:pPr>
    </w:p>
    <w:p w14:paraId="4608F12C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B5EE608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4937874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1861C08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18D74E0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2A70473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6F34DA8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585B56B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485C860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756F993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440FFE6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2EF3D39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7449B47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4DBCCDC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053681C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6BFF758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4D7ECFB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06AC324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09138A6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7387758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57D92F7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70C9C84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14A520C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13FD12A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25.4 + 0.37 = 25.77</w:t>
      </w:r>
    </w:p>
    <w:p w14:paraId="376D458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289.5 + 4.17 = 293.7</w:t>
      </w:r>
    </w:p>
    <w:p w14:paraId="2A6EB5A1" w14:textId="77777777" w:rsidR="00E4717E" w:rsidRPr="00E4717E" w:rsidRDefault="00E4717E" w:rsidP="00E4717E">
      <w:pPr>
        <w:rPr>
          <w:b/>
          <w:color w:val="000000"/>
        </w:rPr>
      </w:pPr>
    </w:p>
    <w:p w14:paraId="0877022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0CF640A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625EED3C" w14:textId="77777777" w:rsidR="00E4717E" w:rsidRPr="00E4717E" w:rsidRDefault="00E4717E" w:rsidP="00E4717E">
      <w:pPr>
        <w:rPr>
          <w:color w:val="000000"/>
          <w:sz w:val="22"/>
        </w:rPr>
      </w:pPr>
    </w:p>
    <w:p w14:paraId="5908BAA3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E4717E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22B99872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1389A68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1CFAA28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01F6A62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288F44F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46E8E37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2F80313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6B81CE3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50377D8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1FDC1B4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7C59AC9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77F4439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0B3E86E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680134F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46F760F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76CD3C5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6560060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5D372C3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65D8424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1F44220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4C4742C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415429B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3FC54BB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25.77 + 0.37 = 26.14</w:t>
      </w:r>
    </w:p>
    <w:p w14:paraId="63A5E75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293.7 + 4.17 = 297.9</w:t>
      </w:r>
    </w:p>
    <w:p w14:paraId="53626C0C" w14:textId="77777777" w:rsidR="00E4717E" w:rsidRPr="00E4717E" w:rsidRDefault="00E4717E" w:rsidP="00E4717E">
      <w:pPr>
        <w:rPr>
          <w:b/>
          <w:color w:val="000000"/>
        </w:rPr>
      </w:pPr>
    </w:p>
    <w:p w14:paraId="52F385D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63FEA5D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2C65B72B" w14:textId="77777777" w:rsidR="00E4717E" w:rsidRPr="00E4717E" w:rsidRDefault="00E4717E" w:rsidP="00E4717E">
      <w:pPr>
        <w:rPr>
          <w:color w:val="000000"/>
          <w:sz w:val="22"/>
        </w:rPr>
      </w:pPr>
    </w:p>
    <w:p w14:paraId="4BBBC8B8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AD96507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2172FAE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3A3C94D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7860809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3E3BEC1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3A7DCBB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113BC3C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201015A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172BA55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33437BF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10D5339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443AD7A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5D1DAE5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0370B90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2A03BA6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2BF2930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71E2EC6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0F871C9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198E804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1AA6C9F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18B018F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3C6DB31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3887944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26.14 + 0.37 = 26.5</w:t>
      </w:r>
    </w:p>
    <w:p w14:paraId="3A7D202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297.9 + 4.17 = 302.1</w:t>
      </w:r>
    </w:p>
    <w:p w14:paraId="3C9E8F7F" w14:textId="77777777" w:rsidR="00E4717E" w:rsidRPr="00E4717E" w:rsidRDefault="00E4717E" w:rsidP="00E4717E">
      <w:pPr>
        <w:rPr>
          <w:b/>
          <w:color w:val="000000"/>
        </w:rPr>
      </w:pPr>
    </w:p>
    <w:p w14:paraId="0A49CBF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7592F54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2204C427" w14:textId="77777777" w:rsidR="00E4717E" w:rsidRPr="00E4717E" w:rsidRDefault="00E4717E" w:rsidP="00E4717E">
      <w:pPr>
        <w:rPr>
          <w:color w:val="000000"/>
          <w:sz w:val="22"/>
        </w:rPr>
      </w:pPr>
    </w:p>
    <w:p w14:paraId="2B2EE980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2EFCC05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0B968EE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3FFFADD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6F581CA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19D23E2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2A800DE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58C93F8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571C181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200B4B5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4815F20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174BD25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721B510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5F4DC8A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655D428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587A48C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282FF82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0F0C5DF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6B5B2BC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50EA238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3E97321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5B47B42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5974B5E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4BA46D7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26.5 + 0.37 = 26.87</w:t>
      </w:r>
    </w:p>
    <w:p w14:paraId="3B0056A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302.1 + 4.17 = 306.3</w:t>
      </w:r>
    </w:p>
    <w:p w14:paraId="3F3B20DC" w14:textId="77777777" w:rsidR="00E4717E" w:rsidRPr="00E4717E" w:rsidRDefault="00E4717E" w:rsidP="00E4717E">
      <w:pPr>
        <w:rPr>
          <w:b/>
          <w:color w:val="000000"/>
        </w:rPr>
      </w:pPr>
    </w:p>
    <w:p w14:paraId="71D5EF0C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428FC79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0EB55374" w14:textId="77777777" w:rsidR="00E4717E" w:rsidRPr="00E4717E" w:rsidRDefault="00E4717E" w:rsidP="00E4717E">
      <w:pPr>
        <w:rPr>
          <w:color w:val="000000"/>
          <w:sz w:val="22"/>
        </w:rPr>
      </w:pPr>
    </w:p>
    <w:p w14:paraId="459896C4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41C0A84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2856239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1AC4D52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lastRenderedPageBreak/>
        <w:t>Степень открытости: с 4-х сторон</w:t>
      </w:r>
    </w:p>
    <w:p w14:paraId="0A2F74AC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4FC2D8D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7633FF6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07E5B9E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59A0927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3AF9816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36D4CDE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40C2115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18AFAA6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6B9A2B4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7EE8492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08AD388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0FBED3F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54B27FD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42A3019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5CEBC63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3DA5624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10619A2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1532B92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15545DC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26.87 + 0.37 = 27.24</w:t>
      </w:r>
    </w:p>
    <w:p w14:paraId="68DCE3A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306.3 + 4.17 = 310.5</w:t>
      </w:r>
    </w:p>
    <w:p w14:paraId="36F4DFDE" w14:textId="77777777" w:rsidR="00E4717E" w:rsidRPr="00E4717E" w:rsidRDefault="00E4717E" w:rsidP="00E4717E">
      <w:pPr>
        <w:rPr>
          <w:b/>
          <w:color w:val="000000"/>
        </w:rPr>
      </w:pPr>
    </w:p>
    <w:p w14:paraId="1FFEAF5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70BB106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1D0F1D28" w14:textId="77777777" w:rsidR="00E4717E" w:rsidRPr="00E4717E" w:rsidRDefault="00E4717E" w:rsidP="00E4717E">
      <w:pPr>
        <w:rPr>
          <w:color w:val="000000"/>
          <w:sz w:val="22"/>
        </w:rPr>
      </w:pPr>
    </w:p>
    <w:p w14:paraId="5439E582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F730F01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1727FF2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291FB6C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23F21D9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334E2F4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1DF6C7C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0C7A916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1B1319F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60B3FC3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6355632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2C061B8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60A1287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350C5EF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5C063C5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39D34E3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5F9F2E0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7D010D8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7DFE18F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3E016EF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4256659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6CDCACA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14AA7FE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7CF60B1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27.24 + 0.37 = 27.6</w:t>
      </w:r>
    </w:p>
    <w:p w14:paraId="0EC9213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310.5 + 4.17 = 314.7</w:t>
      </w:r>
    </w:p>
    <w:p w14:paraId="4B56B029" w14:textId="77777777" w:rsidR="00E4717E" w:rsidRPr="00E4717E" w:rsidRDefault="00E4717E" w:rsidP="00E4717E">
      <w:pPr>
        <w:rPr>
          <w:b/>
          <w:color w:val="000000"/>
        </w:rPr>
      </w:pPr>
    </w:p>
    <w:p w14:paraId="38B2604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22C7020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1D5034F1" w14:textId="77777777" w:rsidR="00E4717E" w:rsidRPr="00E4717E" w:rsidRDefault="00E4717E" w:rsidP="00E4717E">
      <w:pPr>
        <w:rPr>
          <w:color w:val="000000"/>
          <w:sz w:val="22"/>
        </w:rPr>
      </w:pPr>
    </w:p>
    <w:p w14:paraId="444E9B22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9C5A54E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2F589B6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4558A58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5C6D999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1892916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498FBFC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3DFDF46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716C175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15AE728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356A693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6A6F684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5DC47BF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74D6F9E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02BE349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13FC92F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08C19EA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763D2D7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7F8208A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5AE7963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6E0FC35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5A2D131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0087006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4520CFB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27.6 + 0.37 = 27.97</w:t>
      </w:r>
    </w:p>
    <w:p w14:paraId="373B9EC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314.7 + 4.17 = 318.9</w:t>
      </w:r>
    </w:p>
    <w:p w14:paraId="24D4419D" w14:textId="77777777" w:rsidR="00E4717E" w:rsidRPr="00E4717E" w:rsidRDefault="00E4717E" w:rsidP="00E4717E">
      <w:pPr>
        <w:rPr>
          <w:b/>
          <w:color w:val="000000"/>
        </w:rPr>
      </w:pPr>
    </w:p>
    <w:p w14:paraId="76C2E02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0882CF36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388FE42E" w14:textId="77777777" w:rsidR="00E4717E" w:rsidRPr="00E4717E" w:rsidRDefault="00E4717E" w:rsidP="00E4717E">
      <w:pPr>
        <w:rPr>
          <w:color w:val="000000"/>
          <w:sz w:val="22"/>
        </w:rPr>
      </w:pPr>
    </w:p>
    <w:p w14:paraId="1C80030C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9E9EB8B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7350109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388CB80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7D05D49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71CF6C3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186E4E7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2068811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7059FF1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5BD5448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0DA018A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789A77F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1638202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3D92901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3776A47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502CC60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70A3403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128A1E5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31BD42F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03236E6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5FEA63E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26F9154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61E097A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1E50A5D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27.97 + 0.37 = 28.34</w:t>
      </w:r>
    </w:p>
    <w:p w14:paraId="457CF97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318.9 + 4.17 = 323.1</w:t>
      </w:r>
    </w:p>
    <w:p w14:paraId="1CFE39E5" w14:textId="77777777" w:rsidR="00E4717E" w:rsidRPr="00E4717E" w:rsidRDefault="00E4717E" w:rsidP="00E4717E">
      <w:pPr>
        <w:rPr>
          <w:b/>
          <w:color w:val="000000"/>
        </w:rPr>
      </w:pPr>
    </w:p>
    <w:p w14:paraId="72B8ED5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14E42C0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39ECBCAA" w14:textId="77777777" w:rsidR="00E4717E" w:rsidRPr="00E4717E" w:rsidRDefault="00E4717E" w:rsidP="00E4717E">
      <w:pPr>
        <w:rPr>
          <w:color w:val="000000"/>
          <w:sz w:val="22"/>
        </w:rPr>
      </w:pPr>
    </w:p>
    <w:p w14:paraId="2D07EE06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0205F23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40BE492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0F5103F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66366B1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2F9401A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552434C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3B33C06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1A502EC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5ADE322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190F1EF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6462659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0E4F300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2ECC786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5D3759E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283B7E2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3A362A5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78AD046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53E4FB5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5F7FDB2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71F7CF3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0686B64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7012194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01EF844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28.34 + 0.37 = 28.7</w:t>
      </w:r>
    </w:p>
    <w:p w14:paraId="4DF9799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323.1 + 4.17 = 327.3</w:t>
      </w:r>
    </w:p>
    <w:p w14:paraId="7C2A98B6" w14:textId="77777777" w:rsidR="00E4717E" w:rsidRPr="00E4717E" w:rsidRDefault="00E4717E" w:rsidP="00E4717E">
      <w:pPr>
        <w:rPr>
          <w:b/>
          <w:color w:val="000000"/>
        </w:rPr>
      </w:pPr>
    </w:p>
    <w:p w14:paraId="4B1E1DA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75A2932C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694ACDA1" w14:textId="77777777" w:rsidR="00E4717E" w:rsidRPr="00E4717E" w:rsidRDefault="00E4717E" w:rsidP="00E4717E">
      <w:pPr>
        <w:rPr>
          <w:color w:val="000000"/>
          <w:sz w:val="22"/>
        </w:rPr>
      </w:pPr>
    </w:p>
    <w:p w14:paraId="4F758FA2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8024D75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37798F1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5797467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5BB2E8C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4E9BDDF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5B7B699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77C3F19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79D9063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6F73710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1656540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7F4D983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49ECBFE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05F564E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7739ECB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1AC9782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7434F9D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52F8A1E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383BCCE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60BC5EA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6D958A4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00582D8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3A3DF87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0EBC5C7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28.7 + 0.37 = 29.07</w:t>
      </w:r>
    </w:p>
    <w:p w14:paraId="104C1DA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327.3 + 4.17 = 331.5</w:t>
      </w:r>
    </w:p>
    <w:p w14:paraId="3E16A3C9" w14:textId="77777777" w:rsidR="00E4717E" w:rsidRPr="00E4717E" w:rsidRDefault="00E4717E" w:rsidP="00E4717E">
      <w:pPr>
        <w:rPr>
          <w:b/>
          <w:color w:val="000000"/>
        </w:rPr>
      </w:pPr>
    </w:p>
    <w:p w14:paraId="6E52159C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3BECF5EC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6BEC5A83" w14:textId="77777777" w:rsidR="00E4717E" w:rsidRPr="00E4717E" w:rsidRDefault="00E4717E" w:rsidP="00E4717E">
      <w:pPr>
        <w:rPr>
          <w:color w:val="000000"/>
          <w:sz w:val="22"/>
        </w:rPr>
      </w:pPr>
    </w:p>
    <w:p w14:paraId="2DF64FAC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FC434ED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2ED0DF1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214ECD9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2D0F99A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294AF31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28B4CA1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58DD8C0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0BEA76C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356F7AF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423EBDB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06257AA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4DCC8CD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298749F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03C2B2B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2291565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5C9A968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186D9E2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70BCEC7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13106D0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728F019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658DDD4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190486E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1CE3FB0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29.07 + 0.37 = 29.44</w:t>
      </w:r>
    </w:p>
    <w:p w14:paraId="777374F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331.5 + 4.17 = 335.7</w:t>
      </w:r>
    </w:p>
    <w:p w14:paraId="52E51C8F" w14:textId="77777777" w:rsidR="00E4717E" w:rsidRPr="00E4717E" w:rsidRDefault="00E4717E" w:rsidP="00E4717E">
      <w:pPr>
        <w:rPr>
          <w:b/>
          <w:color w:val="000000"/>
        </w:rPr>
      </w:pPr>
    </w:p>
    <w:p w14:paraId="2B398F4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6E16A39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6C1BBC9A" w14:textId="77777777" w:rsidR="00E4717E" w:rsidRPr="00E4717E" w:rsidRDefault="00E4717E" w:rsidP="00E4717E">
      <w:pPr>
        <w:rPr>
          <w:color w:val="000000"/>
          <w:sz w:val="22"/>
        </w:rPr>
      </w:pPr>
    </w:p>
    <w:p w14:paraId="7208DFED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6DBDBDC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7B3AC306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1F018EC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6034876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5B84502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16625A4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2A7FBB8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4989548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0EC647F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046B024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7D1752F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36B27CD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01C7CA5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126F026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7F8C0B8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1A72037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576ACA9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0A6C180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3A98A9B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388B1C0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087605B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183F185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316893D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29.44 + 0.37 = 29.8</w:t>
      </w:r>
    </w:p>
    <w:p w14:paraId="754574D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335.7 + 4.17 = 339.9</w:t>
      </w:r>
    </w:p>
    <w:p w14:paraId="7951EA61" w14:textId="77777777" w:rsidR="00E4717E" w:rsidRPr="00E4717E" w:rsidRDefault="00E4717E" w:rsidP="00E4717E">
      <w:pPr>
        <w:rPr>
          <w:b/>
          <w:color w:val="000000"/>
        </w:rPr>
      </w:pPr>
    </w:p>
    <w:p w14:paraId="5CA3D31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595014A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lastRenderedPageBreak/>
        <w:t>Материал: Песчаник</w:t>
      </w:r>
    </w:p>
    <w:p w14:paraId="50849718" w14:textId="77777777" w:rsidR="00E4717E" w:rsidRPr="00E4717E" w:rsidRDefault="00E4717E" w:rsidP="00E4717E">
      <w:pPr>
        <w:rPr>
          <w:color w:val="000000"/>
          <w:sz w:val="22"/>
        </w:rPr>
      </w:pPr>
    </w:p>
    <w:p w14:paraId="254CBC3E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F83B1B7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4B5C7516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0E7E2B2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7BDD958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3BCD9E9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76E7A11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173A769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4D8D3B3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5CC3A96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3F592D1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2FB24A9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4269012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60B7A3A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5BACE86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9999</w:t>
      </w:r>
    </w:p>
    <w:p w14:paraId="6F392BD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007E354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665E006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260E496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158FCA1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39820C2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712F373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9999 · (1-0.85) = 0.37</w:t>
      </w:r>
    </w:p>
    <w:p w14:paraId="7A18E00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9999 · (365-(150 + 30)) · (1-0.85) = 4.17</w:t>
      </w:r>
    </w:p>
    <w:p w14:paraId="1400E7C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29.8 + 0.37 = 30.2</w:t>
      </w:r>
    </w:p>
    <w:p w14:paraId="6D4F27D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339.9 + 4.17 = 344.1</w:t>
      </w:r>
    </w:p>
    <w:p w14:paraId="173AC71F" w14:textId="77777777" w:rsidR="00E4717E" w:rsidRPr="00E4717E" w:rsidRDefault="00E4717E" w:rsidP="00E4717E">
      <w:pPr>
        <w:rPr>
          <w:b/>
          <w:color w:val="000000"/>
        </w:rPr>
      </w:pPr>
    </w:p>
    <w:p w14:paraId="208E64B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28D6E9C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5E61139A" w14:textId="77777777" w:rsidR="00E4717E" w:rsidRPr="00E4717E" w:rsidRDefault="00E4717E" w:rsidP="00E4717E">
      <w:pPr>
        <w:rPr>
          <w:color w:val="000000"/>
          <w:sz w:val="22"/>
        </w:rPr>
      </w:pPr>
    </w:p>
    <w:p w14:paraId="42D52474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2674729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7AC70B3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7BB27D2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66E93A6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18DA297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3F7B662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20EAC9F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69DE953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22F9A51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7C49A22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1541594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3A7B6CA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100</w:t>
      </w:r>
    </w:p>
    <w:p w14:paraId="6C83B0D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6CAAA6A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559</w:t>
      </w:r>
    </w:p>
    <w:p w14:paraId="7238070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4B653E1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50E23BD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645A17A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5B2F8B7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78D3E71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3CCF492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559 · (1-0.85) = 0.02067</w:t>
      </w:r>
    </w:p>
    <w:p w14:paraId="66F04D2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559 · (365-(150 + 30)) · (1-0.85) = 0.233</w:t>
      </w:r>
    </w:p>
    <w:p w14:paraId="60FEA74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30.2 + 0.02067 = 30.2</w:t>
      </w:r>
    </w:p>
    <w:p w14:paraId="1C7E048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344.1 + 0.233 = 344.3</w:t>
      </w:r>
    </w:p>
    <w:p w14:paraId="6923813A" w14:textId="77777777" w:rsidR="00E4717E" w:rsidRPr="00E4717E" w:rsidRDefault="00E4717E" w:rsidP="00E4717E">
      <w:pPr>
        <w:rPr>
          <w:b/>
          <w:color w:val="000000"/>
        </w:rPr>
      </w:pPr>
    </w:p>
    <w:p w14:paraId="2AC0D799" w14:textId="77777777" w:rsidR="00E4717E" w:rsidRPr="00E4717E" w:rsidRDefault="00E4717E" w:rsidP="00E4717E">
      <w:pPr>
        <w:rPr>
          <w:b/>
          <w:i/>
          <w:color w:val="000000"/>
          <w:sz w:val="22"/>
        </w:rPr>
      </w:pPr>
      <w:r w:rsidRPr="00E4717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E4717E" w14:paraId="44545FBF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76FF" w14:textId="73E9E8F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DB26" w14:textId="6F9B4FFA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F15B" w14:textId="34581A9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24DF" w14:textId="3300D492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4717E" w14:paraId="722F8CB9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65A9" w14:textId="253690EA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E7D3" w14:textId="396236A7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64EA" w14:textId="07D76FC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30.2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47FC" w14:textId="6EE6CC6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344.3</w:t>
            </w:r>
          </w:p>
        </w:tc>
      </w:tr>
    </w:tbl>
    <w:p w14:paraId="3FE2EF35" w14:textId="12218390" w:rsidR="00E4717E" w:rsidRPr="00E4717E" w:rsidRDefault="00E4717E" w:rsidP="00E4717E">
      <w:pPr>
        <w:rPr>
          <w:color w:val="000000"/>
          <w:sz w:val="22"/>
        </w:rPr>
      </w:pPr>
    </w:p>
    <w:p w14:paraId="286E0ECA" w14:textId="77777777" w:rsidR="00E4717E" w:rsidRPr="00E4717E" w:rsidRDefault="00E4717E" w:rsidP="00E4717E">
      <w:pPr>
        <w:rPr>
          <w:color w:val="000000"/>
          <w:sz w:val="22"/>
        </w:rPr>
      </w:pPr>
    </w:p>
    <w:p w14:paraId="4E979A38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2065F080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73FECEA3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64FB974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ЭРА v3.0.406</w:t>
      </w:r>
    </w:p>
    <w:p w14:paraId="4C9771D1" w14:textId="77777777" w:rsidR="00E4717E" w:rsidRPr="00E4717E" w:rsidRDefault="00E4717E" w:rsidP="00E4717E">
      <w:pPr>
        <w:rPr>
          <w:color w:val="000000"/>
          <w:sz w:val="22"/>
        </w:rPr>
      </w:pPr>
    </w:p>
    <w:p w14:paraId="47A7B77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Дата:16.10.25 Время:12:45:35</w:t>
      </w:r>
    </w:p>
    <w:p w14:paraId="44321084" w14:textId="77777777" w:rsidR="00E4717E" w:rsidRPr="00E4717E" w:rsidRDefault="00E4717E" w:rsidP="00E4717E">
      <w:pPr>
        <w:rPr>
          <w:color w:val="000000"/>
          <w:sz w:val="22"/>
        </w:rPr>
      </w:pPr>
    </w:p>
    <w:p w14:paraId="3F12EA08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  <w:r w:rsidRPr="00E4717E">
        <w:rPr>
          <w:b/>
          <w:color w:val="000000"/>
          <w:sz w:val="28"/>
        </w:rPr>
        <w:t xml:space="preserve">               РАСЧЕТ ВАЛОВЫХ ВЫБРОСОВ</w:t>
      </w:r>
    </w:p>
    <w:p w14:paraId="15BBFD2D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</w:p>
    <w:p w14:paraId="73732AA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Город: 225, Жанааркинский район, Улытау</w:t>
      </w:r>
    </w:p>
    <w:p w14:paraId="20362ED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3562D239" w14:textId="77777777" w:rsidR="00E4717E" w:rsidRPr="00E4717E" w:rsidRDefault="00E4717E" w:rsidP="00E4717E">
      <w:pPr>
        <w:rPr>
          <w:color w:val="000000"/>
          <w:sz w:val="22"/>
        </w:rPr>
      </w:pPr>
    </w:p>
    <w:p w14:paraId="2D0F5AA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Источник загрязнения: 6014, Пылящая повехность</w:t>
      </w:r>
    </w:p>
    <w:p w14:paraId="64E420B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Источник выделения: 6014 01, Склад руды</w:t>
      </w:r>
    </w:p>
    <w:p w14:paraId="64CD4DE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Список литературы:</w:t>
      </w:r>
    </w:p>
    <w:p w14:paraId="7E146C2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8F4FBB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3AB90DA" w14:textId="77777777" w:rsidR="00E4717E" w:rsidRPr="00E4717E" w:rsidRDefault="00E4717E" w:rsidP="00E4717E">
      <w:pPr>
        <w:rPr>
          <w:color w:val="000000"/>
          <w:sz w:val="22"/>
        </w:rPr>
      </w:pPr>
    </w:p>
    <w:p w14:paraId="3FF8C07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6E714C3" w14:textId="77777777" w:rsidR="00E4717E" w:rsidRPr="00E4717E" w:rsidRDefault="00E4717E" w:rsidP="00E4717E">
      <w:pPr>
        <w:rPr>
          <w:color w:val="000000"/>
          <w:sz w:val="22"/>
        </w:rPr>
      </w:pPr>
    </w:p>
    <w:p w14:paraId="58B009FF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п.3.2.Статическое хранение материала</w:t>
      </w:r>
    </w:p>
    <w:p w14:paraId="604FA1D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3C267C1C" w14:textId="77777777" w:rsidR="00E4717E" w:rsidRPr="00E4717E" w:rsidRDefault="00E4717E" w:rsidP="00E4717E">
      <w:pPr>
        <w:rPr>
          <w:color w:val="000000"/>
          <w:sz w:val="22"/>
        </w:rPr>
      </w:pPr>
    </w:p>
    <w:p w14:paraId="1C49251D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BAB4C65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31E0D8F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lastRenderedPageBreak/>
        <w:t>Материал негранулирован. Коэффициент Ke принимается равным 1</w:t>
      </w:r>
    </w:p>
    <w:p w14:paraId="3F4452A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558FA1D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6F2B78A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3665905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6DE71C7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69A34EC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06B9B59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1981CD1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10</w:t>
      </w:r>
    </w:p>
    <w:p w14:paraId="07F06A7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0.1</w:t>
      </w:r>
    </w:p>
    <w:p w14:paraId="61EF737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120</w:t>
      </w:r>
    </w:p>
    <w:p w14:paraId="29065BC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1190B88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Поверхность пыления в плане,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2000</w:t>
      </w:r>
    </w:p>
    <w:p w14:paraId="333F52D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4717E">
        <w:rPr>
          <w:b/>
          <w:i/>
          <w:color w:val="000000"/>
          <w:sz w:val="22"/>
        </w:rPr>
        <w:t xml:space="preserve">K6 = </w:t>
      </w:r>
      <w:r w:rsidRPr="00E4717E">
        <w:rPr>
          <w:b/>
          <w:color w:val="000000"/>
        </w:rPr>
        <w:t>1.45</w:t>
      </w:r>
    </w:p>
    <w:p w14:paraId="369D786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5C72ACC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6FA1749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585CFAA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33189008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5754025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(3.2.3), </w:t>
      </w:r>
      <w:r w:rsidRPr="00E4717E">
        <w:rPr>
          <w:b/>
          <w:i/>
          <w:color w:val="000000"/>
          <w:sz w:val="22"/>
        </w:rPr>
        <w:t xml:space="preserve">GC = </w:t>
      </w:r>
      <w:r w:rsidRPr="00E4717E">
        <w:rPr>
          <w:b/>
          <w:i/>
          <w:color w:val="000000"/>
        </w:rPr>
        <w:t xml:space="preserve">K3 · K4 · K5 · K6 · K7 · Q · S · (1-NJ) = </w:t>
      </w:r>
      <w:r w:rsidRPr="00E4717E">
        <w:rPr>
          <w:b/>
          <w:color w:val="000000"/>
        </w:rPr>
        <w:t>1.7 · 1 · 0.1 · 1.45 · 0.2 · 0.005 · 2000 · (1-0.85) = 0.074</w:t>
      </w:r>
    </w:p>
    <w:p w14:paraId="5F4F16E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(3.2.5),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0.0864 · K3SR · K4 · K5 · K6 · K7 · Q · S · (365-(TSP + TD)) · (1-NJ) = </w:t>
      </w:r>
      <w:r w:rsidRPr="00E4717E">
        <w:rPr>
          <w:b/>
          <w:color w:val="000000"/>
        </w:rPr>
        <w:t>0.0864 · 1.2 · 1 · 0.1 · 1.45 · 0.2 · 0.005 · 2000 · (365-(150 + 30)) · (1-0.85) = 0.834</w:t>
      </w:r>
    </w:p>
    <w:p w14:paraId="46DC7B4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г/с (3.2.1, 3.2.2),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G + GC = </w:t>
      </w:r>
      <w:r w:rsidRPr="00E4717E">
        <w:rPr>
          <w:b/>
          <w:color w:val="000000"/>
        </w:rPr>
        <w:t>0 + 0.074 = 0.074</w:t>
      </w:r>
    </w:p>
    <w:p w14:paraId="602BA9A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0 + 0.834 = 0.834</w:t>
      </w:r>
    </w:p>
    <w:p w14:paraId="1079BBEC" w14:textId="77777777" w:rsidR="00E4717E" w:rsidRPr="00E4717E" w:rsidRDefault="00E4717E" w:rsidP="00E4717E">
      <w:pPr>
        <w:rPr>
          <w:b/>
          <w:color w:val="000000"/>
        </w:rPr>
      </w:pPr>
    </w:p>
    <w:p w14:paraId="708EB67A" w14:textId="77777777" w:rsidR="00E4717E" w:rsidRPr="00E4717E" w:rsidRDefault="00E4717E" w:rsidP="00E4717E">
      <w:pPr>
        <w:rPr>
          <w:b/>
          <w:i/>
          <w:color w:val="000000"/>
          <w:sz w:val="22"/>
        </w:rPr>
      </w:pPr>
      <w:r w:rsidRPr="00E4717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E4717E" w14:paraId="7723D947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ADF8" w14:textId="35537C98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CD0C" w14:textId="5EDF9A2D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29EA" w14:textId="432A8AB6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C6B5" w14:textId="52184434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4717E" w14:paraId="3928F791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C804" w14:textId="73AE5582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0DCE" w14:textId="02134248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7533" w14:textId="37E286EB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0.074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E570" w14:textId="085EB92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0.834</w:t>
            </w:r>
          </w:p>
        </w:tc>
      </w:tr>
    </w:tbl>
    <w:p w14:paraId="2BA48C32" w14:textId="292AF892" w:rsidR="00E4717E" w:rsidRPr="00E4717E" w:rsidRDefault="00E4717E" w:rsidP="00E4717E">
      <w:pPr>
        <w:rPr>
          <w:color w:val="000000"/>
          <w:sz w:val="22"/>
        </w:rPr>
      </w:pPr>
    </w:p>
    <w:p w14:paraId="01FD2D26" w14:textId="77777777" w:rsidR="00E4717E" w:rsidRPr="00E4717E" w:rsidRDefault="00E4717E" w:rsidP="00E4717E">
      <w:pPr>
        <w:rPr>
          <w:color w:val="000000"/>
          <w:sz w:val="22"/>
        </w:rPr>
      </w:pPr>
    </w:p>
    <w:p w14:paraId="388F044A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7896B773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6AEB34C3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1DA3D21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ЭРА v3.0.406</w:t>
      </w:r>
    </w:p>
    <w:p w14:paraId="428CDB58" w14:textId="77777777" w:rsidR="00E4717E" w:rsidRPr="00E4717E" w:rsidRDefault="00E4717E" w:rsidP="00E4717E">
      <w:pPr>
        <w:rPr>
          <w:color w:val="000000"/>
          <w:sz w:val="22"/>
        </w:rPr>
      </w:pPr>
    </w:p>
    <w:p w14:paraId="7219079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Дата:16.10.25 Время:18:23:07</w:t>
      </w:r>
    </w:p>
    <w:p w14:paraId="6A221910" w14:textId="77777777" w:rsidR="00E4717E" w:rsidRPr="00E4717E" w:rsidRDefault="00E4717E" w:rsidP="00E4717E">
      <w:pPr>
        <w:rPr>
          <w:color w:val="000000"/>
          <w:sz w:val="22"/>
        </w:rPr>
      </w:pPr>
    </w:p>
    <w:p w14:paraId="5E4F594A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  <w:r w:rsidRPr="00E4717E">
        <w:rPr>
          <w:b/>
          <w:color w:val="000000"/>
          <w:sz w:val="28"/>
        </w:rPr>
        <w:t xml:space="preserve">               РАСЧЕТ ВАЛОВЫХ ВЫБРОСОВ</w:t>
      </w:r>
    </w:p>
    <w:p w14:paraId="0D8741D1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</w:p>
    <w:p w14:paraId="7A9FCB4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Город: 225, Жанааркинский район, Улытау</w:t>
      </w:r>
    </w:p>
    <w:p w14:paraId="0476B64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Объект: 0006, Вариант 1 ТОО "BAZA Construction", месторождение Западный-Камыс</w:t>
      </w:r>
    </w:p>
    <w:p w14:paraId="4E2D470E" w14:textId="77777777" w:rsidR="00E4717E" w:rsidRPr="00E4717E" w:rsidRDefault="00E4717E" w:rsidP="00E4717E">
      <w:pPr>
        <w:rPr>
          <w:color w:val="000000"/>
          <w:sz w:val="22"/>
        </w:rPr>
      </w:pPr>
    </w:p>
    <w:p w14:paraId="6FF7D97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Источник загрязнения: 6015, Пылящая поверхность</w:t>
      </w:r>
    </w:p>
    <w:p w14:paraId="5258F1B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Источник выделения: 6015 01, Погрузка П/И из склада</w:t>
      </w:r>
    </w:p>
    <w:p w14:paraId="72B8605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Список литературы:</w:t>
      </w:r>
    </w:p>
    <w:p w14:paraId="09BF820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3671F36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lastRenderedPageBreak/>
        <w:t>Приложение №11 к Приказу Министра охраны окружающей среды Республики Казахстан от 18.04.2008 №100-п</w:t>
      </w:r>
    </w:p>
    <w:p w14:paraId="08638BD5" w14:textId="77777777" w:rsidR="00E4717E" w:rsidRPr="00E4717E" w:rsidRDefault="00E4717E" w:rsidP="00E4717E">
      <w:pPr>
        <w:rPr>
          <w:color w:val="000000"/>
          <w:sz w:val="22"/>
        </w:rPr>
      </w:pPr>
    </w:p>
    <w:p w14:paraId="6219F22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1B237F8E" w14:textId="77777777" w:rsidR="00E4717E" w:rsidRPr="00E4717E" w:rsidRDefault="00E4717E" w:rsidP="00E4717E">
      <w:pPr>
        <w:rPr>
          <w:color w:val="000000"/>
          <w:sz w:val="22"/>
        </w:rPr>
      </w:pPr>
    </w:p>
    <w:p w14:paraId="4576670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743022E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Материал: Песчаник</w:t>
      </w:r>
    </w:p>
    <w:p w14:paraId="5244798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Весовая доля пылевой фракции в материале (табл.3.1.1), </w:t>
      </w:r>
      <w:r w:rsidRPr="00E4717E">
        <w:rPr>
          <w:b/>
          <w:i/>
          <w:color w:val="000000"/>
          <w:sz w:val="22"/>
        </w:rPr>
        <w:t xml:space="preserve">K1 = </w:t>
      </w:r>
      <w:r w:rsidRPr="00E4717E">
        <w:rPr>
          <w:b/>
          <w:color w:val="000000"/>
        </w:rPr>
        <w:t>0.04</w:t>
      </w:r>
    </w:p>
    <w:p w14:paraId="391F14E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Доля пыли, переходящей в аэрозоль (табл.3.1.1), </w:t>
      </w:r>
      <w:r w:rsidRPr="00E4717E">
        <w:rPr>
          <w:b/>
          <w:i/>
          <w:color w:val="000000"/>
          <w:sz w:val="22"/>
        </w:rPr>
        <w:t xml:space="preserve">K2 = </w:t>
      </w:r>
      <w:r w:rsidRPr="00E4717E">
        <w:rPr>
          <w:b/>
          <w:color w:val="000000"/>
        </w:rPr>
        <w:t>0.01</w:t>
      </w:r>
    </w:p>
    <w:p w14:paraId="5EFADA08" w14:textId="77777777" w:rsidR="00E4717E" w:rsidRPr="00E4717E" w:rsidRDefault="00E4717E" w:rsidP="00E4717E">
      <w:pPr>
        <w:rPr>
          <w:b/>
          <w:color w:val="000000"/>
        </w:rPr>
      </w:pPr>
    </w:p>
    <w:p w14:paraId="7542C565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7CFFB44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44D615CB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Материал негранулирован. Коэффициент Ke принимается равным 1</w:t>
      </w:r>
    </w:p>
    <w:p w14:paraId="2A5D896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Степень открытости: с 4-х сторон</w:t>
      </w:r>
    </w:p>
    <w:p w14:paraId="0CAF1FE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Загрузочный рукав не применяется</w:t>
      </w:r>
    </w:p>
    <w:p w14:paraId="07F1A29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4717E">
        <w:rPr>
          <w:b/>
          <w:i/>
          <w:color w:val="000000"/>
          <w:sz w:val="22"/>
        </w:rPr>
        <w:t xml:space="preserve">K4 = </w:t>
      </w:r>
      <w:r w:rsidRPr="00E4717E">
        <w:rPr>
          <w:b/>
          <w:color w:val="000000"/>
        </w:rPr>
        <w:t>1</w:t>
      </w:r>
    </w:p>
    <w:p w14:paraId="17BCD30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(среднегодовая), м/с, </w:t>
      </w:r>
      <w:r w:rsidRPr="00E4717E">
        <w:rPr>
          <w:b/>
          <w:i/>
          <w:color w:val="000000"/>
          <w:sz w:val="22"/>
        </w:rPr>
        <w:t xml:space="preserve">G3SR = </w:t>
      </w:r>
      <w:r w:rsidRPr="00E4717E">
        <w:rPr>
          <w:b/>
          <w:color w:val="000000"/>
        </w:rPr>
        <w:t>3.2</w:t>
      </w:r>
    </w:p>
    <w:p w14:paraId="138D54B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4717E">
        <w:rPr>
          <w:b/>
          <w:i/>
          <w:color w:val="000000"/>
          <w:sz w:val="22"/>
        </w:rPr>
        <w:t xml:space="preserve">K3SR = </w:t>
      </w:r>
      <w:r w:rsidRPr="00E4717E">
        <w:rPr>
          <w:b/>
          <w:color w:val="000000"/>
        </w:rPr>
        <w:t>1.2</w:t>
      </w:r>
    </w:p>
    <w:p w14:paraId="485B301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ветра (максимальная), м/c, </w:t>
      </w:r>
      <w:r w:rsidRPr="00E4717E">
        <w:rPr>
          <w:b/>
          <w:i/>
          <w:color w:val="000000"/>
          <w:sz w:val="22"/>
        </w:rPr>
        <w:t xml:space="preserve">G3 = </w:t>
      </w:r>
      <w:r w:rsidRPr="00E4717E">
        <w:rPr>
          <w:b/>
          <w:color w:val="000000"/>
        </w:rPr>
        <w:t>9</w:t>
      </w:r>
    </w:p>
    <w:p w14:paraId="0A4AC99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4717E">
        <w:rPr>
          <w:b/>
          <w:i/>
          <w:color w:val="000000"/>
          <w:sz w:val="22"/>
        </w:rPr>
        <w:t xml:space="preserve">K3 = </w:t>
      </w:r>
      <w:r w:rsidRPr="00E4717E">
        <w:rPr>
          <w:b/>
          <w:color w:val="000000"/>
        </w:rPr>
        <w:t>1.7</w:t>
      </w:r>
    </w:p>
    <w:p w14:paraId="13B03ED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9</w:t>
      </w:r>
    </w:p>
    <w:p w14:paraId="3ADB44B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материала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0.2</w:t>
      </w:r>
    </w:p>
    <w:p w14:paraId="4A5F085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Размер куска материала, мм, </w:t>
      </w:r>
      <w:r w:rsidRPr="00E4717E">
        <w:rPr>
          <w:b/>
          <w:i/>
          <w:color w:val="000000"/>
          <w:sz w:val="22"/>
        </w:rPr>
        <w:t xml:space="preserve">G7 = </w:t>
      </w:r>
      <w:r w:rsidRPr="00E4717E">
        <w:rPr>
          <w:b/>
          <w:color w:val="000000"/>
        </w:rPr>
        <w:t>120</w:t>
      </w:r>
    </w:p>
    <w:p w14:paraId="770BDE81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4717E">
        <w:rPr>
          <w:b/>
          <w:i/>
          <w:color w:val="000000"/>
          <w:sz w:val="22"/>
        </w:rPr>
        <w:t xml:space="preserve">K7 = </w:t>
      </w:r>
      <w:r w:rsidRPr="00E4717E">
        <w:rPr>
          <w:b/>
          <w:color w:val="000000"/>
        </w:rPr>
        <w:t>0.2</w:t>
      </w:r>
    </w:p>
    <w:p w14:paraId="3D3128D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Высота падения материала, м, </w:t>
      </w:r>
      <w:r w:rsidRPr="00E4717E">
        <w:rPr>
          <w:b/>
          <w:i/>
          <w:color w:val="000000"/>
          <w:sz w:val="22"/>
        </w:rPr>
        <w:t xml:space="preserve">GB = </w:t>
      </w:r>
      <w:r w:rsidRPr="00E4717E">
        <w:rPr>
          <w:b/>
          <w:color w:val="000000"/>
        </w:rPr>
        <w:t>2</w:t>
      </w:r>
    </w:p>
    <w:p w14:paraId="5480EE5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E4717E">
        <w:rPr>
          <w:b/>
          <w:i/>
          <w:color w:val="000000"/>
          <w:sz w:val="22"/>
        </w:rPr>
        <w:t xml:space="preserve">B = </w:t>
      </w:r>
      <w:r w:rsidRPr="00E4717E">
        <w:rPr>
          <w:b/>
          <w:color w:val="000000"/>
        </w:rPr>
        <w:t>0.7</w:t>
      </w:r>
    </w:p>
    <w:p w14:paraId="0C016B7E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E4717E">
        <w:rPr>
          <w:b/>
          <w:i/>
          <w:color w:val="000000"/>
          <w:sz w:val="22"/>
        </w:rPr>
        <w:t xml:space="preserve">GMAX = </w:t>
      </w:r>
      <w:r w:rsidRPr="00E4717E">
        <w:rPr>
          <w:b/>
          <w:color w:val="000000"/>
        </w:rPr>
        <w:t>846.72</w:t>
      </w:r>
    </w:p>
    <w:p w14:paraId="01F44B8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E4717E">
        <w:rPr>
          <w:b/>
          <w:i/>
          <w:color w:val="000000"/>
          <w:sz w:val="22"/>
        </w:rPr>
        <w:t xml:space="preserve">GGOD = </w:t>
      </w:r>
      <w:r w:rsidRPr="00E4717E">
        <w:rPr>
          <w:b/>
          <w:color w:val="000000"/>
        </w:rPr>
        <w:t>500000</w:t>
      </w:r>
    </w:p>
    <w:p w14:paraId="41B1A02C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4717E">
        <w:rPr>
          <w:b/>
          <w:i/>
          <w:color w:val="000000"/>
          <w:sz w:val="22"/>
        </w:rPr>
        <w:t xml:space="preserve">NJ = </w:t>
      </w:r>
      <w:r w:rsidRPr="00E4717E">
        <w:rPr>
          <w:b/>
          <w:color w:val="000000"/>
        </w:rPr>
        <w:t>0.85</w:t>
      </w:r>
    </w:p>
    <w:p w14:paraId="6DFA81E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Вид работ: Погрузка</w:t>
      </w:r>
    </w:p>
    <w:p w14:paraId="493CDFE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(3.1.1), </w:t>
      </w:r>
      <w:r w:rsidRPr="00E4717E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0.04 · 0.01 · 1.7 · 1 · 0.2 · 0.2 · 1 · 1 · 1 · 0.7 · 846.72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E4717E">
        <w:rPr>
          <w:b/>
          <w:color w:val="000000"/>
        </w:rPr>
        <w:t>0.672</w:t>
      </w:r>
    </w:p>
    <w:p w14:paraId="79240C57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(3.1.2), </w:t>
      </w:r>
      <w:r w:rsidRPr="00E4717E">
        <w:rPr>
          <w:b/>
          <w:i/>
          <w:color w:val="000000"/>
          <w:sz w:val="22"/>
        </w:rPr>
        <w:t xml:space="preserve">MC = </w:t>
      </w:r>
      <w:r w:rsidRPr="00E4717E">
        <w:rPr>
          <w:b/>
          <w:i/>
          <w:color w:val="000000"/>
        </w:rPr>
        <w:t xml:space="preserve">K1 · K2 · K3SR · K4 · K5 · K7 · K8 · K9 · KE · B · GGOD · (1-NJ) = </w:t>
      </w:r>
      <w:r w:rsidRPr="00E4717E">
        <w:rPr>
          <w:b/>
          <w:color w:val="000000"/>
        </w:rPr>
        <w:t>0.04 · 0.01 · 1.2 · 1 · 0.2 · 0.2 · 1 · 1 · 1 · 0.7 · 500000 · (1-0.85) = 1.008</w:t>
      </w:r>
    </w:p>
    <w:p w14:paraId="000C3D58" w14:textId="77777777" w:rsidR="00E4717E" w:rsidRPr="00E4717E" w:rsidRDefault="00E4717E" w:rsidP="00E4717E">
      <w:pPr>
        <w:rPr>
          <w:color w:val="000000"/>
          <w:sz w:val="22"/>
        </w:rPr>
      </w:pPr>
    </w:p>
    <w:p w14:paraId="13D2EC4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Максимальный разовый выброс, г/с (3.2.1),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MAX(G,GC) = </w:t>
      </w:r>
      <w:r w:rsidRPr="00E4717E">
        <w:rPr>
          <w:b/>
          <w:color w:val="000000"/>
        </w:rPr>
        <w:t>0.672</w:t>
      </w:r>
    </w:p>
    <w:p w14:paraId="2566718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Сумма выбросов, т/год (3.2.4),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M + MC = </w:t>
      </w:r>
      <w:r w:rsidRPr="00E4717E">
        <w:rPr>
          <w:b/>
          <w:color w:val="000000"/>
        </w:rPr>
        <w:t>0 + 1.008 = 1.008</w:t>
      </w:r>
    </w:p>
    <w:p w14:paraId="3B7A2655" w14:textId="77777777" w:rsidR="00E4717E" w:rsidRPr="00E4717E" w:rsidRDefault="00E4717E" w:rsidP="00E4717E">
      <w:pPr>
        <w:rPr>
          <w:b/>
          <w:color w:val="000000"/>
        </w:rPr>
      </w:pPr>
    </w:p>
    <w:p w14:paraId="7929A9F9" w14:textId="77777777" w:rsidR="00E4717E" w:rsidRPr="00E4717E" w:rsidRDefault="00E4717E" w:rsidP="00E4717E">
      <w:pPr>
        <w:rPr>
          <w:b/>
          <w:i/>
          <w:color w:val="000000"/>
          <w:sz w:val="22"/>
        </w:rPr>
      </w:pPr>
      <w:r w:rsidRPr="00E4717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E4717E" w14:paraId="37643223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6983" w14:textId="19E43405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8A66" w14:textId="62AC6C58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53A8" w14:textId="0BC56595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1D64" w14:textId="2ED6B10A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4717E" w14:paraId="4AC3D47E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4AF4" w14:textId="55BBC588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2FC9" w14:textId="1F95D17E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EDE2" w14:textId="51929581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0.672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FC52" w14:textId="7F7E61AE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1.008</w:t>
            </w:r>
          </w:p>
        </w:tc>
      </w:tr>
    </w:tbl>
    <w:p w14:paraId="31D8836D" w14:textId="581D5A9A" w:rsidR="00E4717E" w:rsidRPr="00E4717E" w:rsidRDefault="00E4717E" w:rsidP="00E4717E">
      <w:pPr>
        <w:rPr>
          <w:color w:val="000000"/>
          <w:sz w:val="22"/>
        </w:rPr>
      </w:pPr>
    </w:p>
    <w:p w14:paraId="4C5B88FE" w14:textId="77777777" w:rsidR="00E4717E" w:rsidRPr="00E4717E" w:rsidRDefault="00E4717E" w:rsidP="00E4717E">
      <w:pPr>
        <w:rPr>
          <w:color w:val="000000"/>
          <w:sz w:val="22"/>
        </w:rPr>
      </w:pPr>
    </w:p>
    <w:p w14:paraId="0924E4A3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7E929448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00236504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0112C05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ЭРА v3.0.406</w:t>
      </w:r>
    </w:p>
    <w:p w14:paraId="486B9FEC" w14:textId="77777777" w:rsidR="00E4717E" w:rsidRPr="00E4717E" w:rsidRDefault="00E4717E" w:rsidP="00E4717E">
      <w:pPr>
        <w:rPr>
          <w:color w:val="000000"/>
          <w:sz w:val="22"/>
        </w:rPr>
      </w:pPr>
    </w:p>
    <w:p w14:paraId="152F710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Дата:16.10.25 Время:14:37:13</w:t>
      </w:r>
    </w:p>
    <w:p w14:paraId="70D18F24" w14:textId="77777777" w:rsidR="00E4717E" w:rsidRPr="00E4717E" w:rsidRDefault="00E4717E" w:rsidP="00E4717E">
      <w:pPr>
        <w:rPr>
          <w:color w:val="000000"/>
          <w:sz w:val="22"/>
        </w:rPr>
      </w:pPr>
    </w:p>
    <w:p w14:paraId="270BDD7A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  <w:r w:rsidRPr="00E4717E">
        <w:rPr>
          <w:b/>
          <w:color w:val="000000"/>
          <w:sz w:val="28"/>
        </w:rPr>
        <w:t xml:space="preserve">               РАСЧЕТ ВАЛОВЫХ ВЫБРОСОВ</w:t>
      </w:r>
    </w:p>
    <w:p w14:paraId="5CD76FE4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</w:p>
    <w:p w14:paraId="3B6D0FF4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Город: 225, Жанааркинский район, Улытау</w:t>
      </w:r>
    </w:p>
    <w:p w14:paraId="2FB3672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7DD8FA72" w14:textId="77777777" w:rsidR="00E4717E" w:rsidRPr="00E4717E" w:rsidRDefault="00E4717E" w:rsidP="00E4717E">
      <w:pPr>
        <w:rPr>
          <w:color w:val="000000"/>
          <w:sz w:val="22"/>
        </w:rPr>
      </w:pPr>
    </w:p>
    <w:p w14:paraId="7288C54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Источник загрязнения: 6016, Пылящая поверхность</w:t>
      </w:r>
    </w:p>
    <w:p w14:paraId="5CA2C956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Источник выделения: 6016 01, Перемещение руды</w:t>
      </w:r>
    </w:p>
    <w:p w14:paraId="2A1EE99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Список литературы:</w:t>
      </w:r>
    </w:p>
    <w:p w14:paraId="0E03E50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8C56A1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ED2DC27" w14:textId="77777777" w:rsidR="00E4717E" w:rsidRPr="00E4717E" w:rsidRDefault="00E4717E" w:rsidP="00E4717E">
      <w:pPr>
        <w:rPr>
          <w:color w:val="000000"/>
          <w:sz w:val="22"/>
        </w:rPr>
      </w:pPr>
    </w:p>
    <w:p w14:paraId="4BD9BD6A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0B04CC9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Средняя грузоподъемность единицы автотранспорта: &gt;25 - &lt; = 30 тонн</w:t>
      </w:r>
    </w:p>
    <w:p w14:paraId="5E8ADBD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грузоподъемность (табл.3.3.1), </w:t>
      </w:r>
      <w:r w:rsidRPr="00E4717E">
        <w:rPr>
          <w:b/>
          <w:i/>
          <w:color w:val="000000"/>
          <w:sz w:val="22"/>
        </w:rPr>
        <w:t xml:space="preserve">C1 = </w:t>
      </w:r>
      <w:r w:rsidRPr="00E4717E">
        <w:rPr>
          <w:b/>
          <w:color w:val="000000"/>
        </w:rPr>
        <w:t>2.5</w:t>
      </w:r>
    </w:p>
    <w:p w14:paraId="36005323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Средняя скорость передвижения автотранспорта: &gt;20 - &lt; = 30 км/час</w:t>
      </w:r>
    </w:p>
    <w:p w14:paraId="263D9BA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скорость передвижения (табл.3.3.2), </w:t>
      </w:r>
      <w:r w:rsidRPr="00E4717E">
        <w:rPr>
          <w:b/>
          <w:i/>
          <w:color w:val="000000"/>
          <w:sz w:val="22"/>
        </w:rPr>
        <w:t xml:space="preserve">C2 = </w:t>
      </w:r>
      <w:r w:rsidRPr="00E4717E">
        <w:rPr>
          <w:b/>
          <w:color w:val="000000"/>
        </w:rPr>
        <w:t>2.75</w:t>
      </w:r>
    </w:p>
    <w:p w14:paraId="1214990C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Состояние дороги: Дорога без покрытия (грунтовая)</w:t>
      </w:r>
    </w:p>
    <w:p w14:paraId="13538FC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состояние дороги (табл.3.3.3), </w:t>
      </w:r>
      <w:r w:rsidRPr="00E4717E">
        <w:rPr>
          <w:b/>
          <w:i/>
          <w:color w:val="000000"/>
          <w:sz w:val="22"/>
        </w:rPr>
        <w:t xml:space="preserve">C3 = </w:t>
      </w:r>
      <w:r w:rsidRPr="00E4717E">
        <w:rPr>
          <w:b/>
          <w:color w:val="000000"/>
        </w:rPr>
        <w:t>1</w:t>
      </w:r>
    </w:p>
    <w:p w14:paraId="77BFDE4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Число автомашин, одновременно работающих в карьере, шт., </w:t>
      </w:r>
      <w:r w:rsidRPr="00E4717E">
        <w:rPr>
          <w:b/>
          <w:i/>
          <w:color w:val="000000"/>
          <w:sz w:val="22"/>
        </w:rPr>
        <w:t xml:space="preserve">N1 = </w:t>
      </w:r>
      <w:r w:rsidRPr="00E4717E">
        <w:rPr>
          <w:b/>
          <w:color w:val="000000"/>
        </w:rPr>
        <w:t>2</w:t>
      </w:r>
    </w:p>
    <w:p w14:paraId="7799358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E4717E">
        <w:rPr>
          <w:b/>
          <w:i/>
          <w:color w:val="000000"/>
          <w:sz w:val="22"/>
        </w:rPr>
        <w:t xml:space="preserve">L = </w:t>
      </w:r>
      <w:r w:rsidRPr="00E4717E">
        <w:rPr>
          <w:b/>
          <w:color w:val="000000"/>
        </w:rPr>
        <w:t>7</w:t>
      </w:r>
    </w:p>
    <w:p w14:paraId="6AFA422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Число ходок (туда + обратно) всего транспорта в час, </w:t>
      </w:r>
      <w:r w:rsidRPr="00E4717E">
        <w:rPr>
          <w:b/>
          <w:i/>
          <w:color w:val="000000"/>
          <w:sz w:val="22"/>
        </w:rPr>
        <w:t xml:space="preserve">N = </w:t>
      </w:r>
      <w:r w:rsidRPr="00E4717E">
        <w:rPr>
          <w:b/>
          <w:color w:val="000000"/>
        </w:rPr>
        <w:t>1.9</w:t>
      </w:r>
    </w:p>
    <w:p w14:paraId="0CABF2C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долю пыли, уносимой в атмосферу, </w:t>
      </w:r>
      <w:r w:rsidRPr="00E4717E">
        <w:rPr>
          <w:b/>
          <w:i/>
          <w:color w:val="000000"/>
          <w:sz w:val="22"/>
        </w:rPr>
        <w:t xml:space="preserve">C7 = </w:t>
      </w:r>
      <w:r w:rsidRPr="00E4717E">
        <w:rPr>
          <w:b/>
          <w:color w:val="000000"/>
        </w:rPr>
        <w:t>0.01</w:t>
      </w:r>
    </w:p>
    <w:p w14:paraId="5A525370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Пылевыделение в атмосферу на 1 км пробега, г/км, </w:t>
      </w:r>
      <w:r w:rsidRPr="00E4717E">
        <w:rPr>
          <w:b/>
          <w:i/>
          <w:color w:val="000000"/>
          <w:sz w:val="22"/>
        </w:rPr>
        <w:t xml:space="preserve">Q1 = </w:t>
      </w:r>
      <w:r w:rsidRPr="00E4717E">
        <w:rPr>
          <w:b/>
          <w:color w:val="000000"/>
        </w:rPr>
        <w:t>1450</w:t>
      </w:r>
    </w:p>
    <w:p w14:paraId="1B8D339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поверхностного слоя дороги,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9</w:t>
      </w:r>
    </w:p>
    <w:p w14:paraId="0907F98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увлажненность дороги (табл.3.1.4), </w:t>
      </w:r>
      <w:r w:rsidRPr="00E4717E">
        <w:rPr>
          <w:b/>
          <w:i/>
          <w:color w:val="000000"/>
          <w:sz w:val="22"/>
        </w:rPr>
        <w:t xml:space="preserve">K5 = </w:t>
      </w:r>
      <w:r w:rsidRPr="00E4717E">
        <w:rPr>
          <w:b/>
          <w:color w:val="000000"/>
        </w:rPr>
        <w:t>0.2</w:t>
      </w:r>
    </w:p>
    <w:p w14:paraId="7ABF882B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E4717E">
        <w:rPr>
          <w:b/>
          <w:i/>
          <w:color w:val="000000"/>
          <w:sz w:val="22"/>
        </w:rPr>
        <w:t xml:space="preserve">C4 = </w:t>
      </w:r>
      <w:r w:rsidRPr="00E4717E">
        <w:rPr>
          <w:b/>
          <w:color w:val="000000"/>
        </w:rPr>
        <w:t>1.45</w:t>
      </w:r>
    </w:p>
    <w:p w14:paraId="6592294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Наиболее характерная для данного района скорость ветра, м/с, </w:t>
      </w:r>
      <w:r w:rsidRPr="00E4717E">
        <w:rPr>
          <w:b/>
          <w:i/>
          <w:color w:val="000000"/>
          <w:sz w:val="22"/>
        </w:rPr>
        <w:t xml:space="preserve">V1 = </w:t>
      </w:r>
      <w:r w:rsidRPr="00E4717E">
        <w:rPr>
          <w:b/>
          <w:color w:val="000000"/>
        </w:rPr>
        <w:t>3.2</w:t>
      </w:r>
    </w:p>
    <w:p w14:paraId="014245F2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Средняя скорость движения транспортного средства, км/час, </w:t>
      </w:r>
      <w:r w:rsidRPr="00E4717E">
        <w:rPr>
          <w:b/>
          <w:i/>
          <w:color w:val="000000"/>
          <w:sz w:val="22"/>
        </w:rPr>
        <w:t xml:space="preserve">V2 = </w:t>
      </w:r>
      <w:r w:rsidRPr="00E4717E">
        <w:rPr>
          <w:b/>
          <w:color w:val="000000"/>
        </w:rPr>
        <w:t>30</w:t>
      </w:r>
    </w:p>
    <w:p w14:paraId="226910C4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Скорость обдува, м/с, </w:t>
      </w:r>
      <w:r w:rsidRPr="00E4717E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E4717E">
        <w:rPr>
          <w:b/>
          <w:color w:val="000000"/>
        </w:rPr>
        <w:t>5.16</w:t>
      </w:r>
    </w:p>
    <w:p w14:paraId="1317467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E4717E">
        <w:rPr>
          <w:b/>
          <w:i/>
          <w:color w:val="000000"/>
          <w:sz w:val="22"/>
        </w:rPr>
        <w:t xml:space="preserve">C5 = </w:t>
      </w:r>
      <w:r w:rsidRPr="00E4717E">
        <w:rPr>
          <w:b/>
          <w:color w:val="000000"/>
        </w:rPr>
        <w:t>1.26</w:t>
      </w:r>
    </w:p>
    <w:p w14:paraId="201E804F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Площадь открытой поверхности материала в кузове, м2, </w:t>
      </w:r>
      <w:r w:rsidRPr="00E4717E">
        <w:rPr>
          <w:b/>
          <w:i/>
          <w:color w:val="000000"/>
          <w:sz w:val="22"/>
        </w:rPr>
        <w:t xml:space="preserve">S = </w:t>
      </w:r>
      <w:r w:rsidRPr="00E4717E">
        <w:rPr>
          <w:b/>
          <w:color w:val="000000"/>
        </w:rPr>
        <w:t>19.2</w:t>
      </w:r>
    </w:p>
    <w:p w14:paraId="53FD713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Перевозимый материал: Песчаник</w:t>
      </w:r>
    </w:p>
    <w:p w14:paraId="6D82FE1A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4717E">
        <w:rPr>
          <w:b/>
          <w:i/>
          <w:color w:val="000000"/>
          <w:sz w:val="22"/>
        </w:rPr>
        <w:t xml:space="preserve">Q = </w:t>
      </w:r>
      <w:r w:rsidRPr="00E4717E">
        <w:rPr>
          <w:b/>
          <w:color w:val="000000"/>
        </w:rPr>
        <w:t>0.005</w:t>
      </w:r>
    </w:p>
    <w:p w14:paraId="77433963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Влажность перевозимого материала, %, </w:t>
      </w:r>
      <w:r w:rsidRPr="00E4717E">
        <w:rPr>
          <w:b/>
          <w:i/>
          <w:color w:val="000000"/>
          <w:sz w:val="22"/>
        </w:rPr>
        <w:t xml:space="preserve">VL = </w:t>
      </w:r>
      <w:r w:rsidRPr="00E4717E">
        <w:rPr>
          <w:b/>
          <w:color w:val="000000"/>
        </w:rPr>
        <w:t>9</w:t>
      </w:r>
    </w:p>
    <w:p w14:paraId="4C8EB4C9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Коэфф., учитывающий влажность перевозимого материала (табл.3.1.4), </w:t>
      </w:r>
      <w:r w:rsidRPr="00E4717E">
        <w:rPr>
          <w:b/>
          <w:i/>
          <w:color w:val="000000"/>
          <w:sz w:val="22"/>
        </w:rPr>
        <w:t xml:space="preserve">K5M = </w:t>
      </w:r>
      <w:r w:rsidRPr="00E4717E">
        <w:rPr>
          <w:b/>
          <w:color w:val="000000"/>
        </w:rPr>
        <w:t>0.2</w:t>
      </w:r>
    </w:p>
    <w:p w14:paraId="57229C8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устойчивым снежным покровом, </w:t>
      </w:r>
      <w:r w:rsidRPr="00E4717E">
        <w:rPr>
          <w:b/>
          <w:i/>
          <w:color w:val="000000"/>
          <w:sz w:val="22"/>
        </w:rPr>
        <w:t xml:space="preserve">TSP = </w:t>
      </w:r>
      <w:r w:rsidRPr="00E4717E">
        <w:rPr>
          <w:b/>
          <w:color w:val="000000"/>
        </w:rPr>
        <w:t>150</w:t>
      </w:r>
    </w:p>
    <w:p w14:paraId="2DE7132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Продолжительность осадков в виде дождя, часов/год, </w:t>
      </w:r>
      <w:r w:rsidRPr="00E4717E">
        <w:rPr>
          <w:b/>
          <w:i/>
          <w:color w:val="000000"/>
          <w:sz w:val="22"/>
        </w:rPr>
        <w:t xml:space="preserve">TO = </w:t>
      </w:r>
      <w:r w:rsidRPr="00E4717E">
        <w:rPr>
          <w:b/>
          <w:color w:val="000000"/>
        </w:rPr>
        <w:t>360</w:t>
      </w:r>
    </w:p>
    <w:p w14:paraId="0513C876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Количество дней с осадками в виде дождя в году, </w:t>
      </w:r>
      <w:r w:rsidRPr="00E4717E">
        <w:rPr>
          <w:b/>
          <w:i/>
          <w:color w:val="000000"/>
          <w:sz w:val="22"/>
        </w:rPr>
        <w:t xml:space="preserve">TD = </w:t>
      </w:r>
      <w:r w:rsidRPr="00E4717E">
        <w:rPr>
          <w:b/>
          <w:i/>
          <w:color w:val="000000"/>
        </w:rPr>
        <w:t xml:space="preserve">2 · TO / 24 = </w:t>
      </w:r>
      <w:r w:rsidRPr="00E4717E">
        <w:rPr>
          <w:b/>
          <w:color w:val="000000"/>
        </w:rPr>
        <w:t>2 · 360 / 24 = 30</w:t>
      </w:r>
    </w:p>
    <w:p w14:paraId="497A85A3" w14:textId="77777777" w:rsidR="00E4717E" w:rsidRPr="00E4717E" w:rsidRDefault="00E4717E" w:rsidP="00E4717E">
      <w:pPr>
        <w:rPr>
          <w:b/>
          <w:color w:val="000000"/>
        </w:rPr>
      </w:pPr>
    </w:p>
    <w:p w14:paraId="60E8DE5C" w14:textId="77777777" w:rsidR="00E4717E" w:rsidRPr="00E4717E" w:rsidRDefault="00E4717E" w:rsidP="00E4717E">
      <w:pPr>
        <w:rPr>
          <w:b/>
          <w:i/>
          <w:color w:val="000000"/>
          <w:u w:val="single"/>
        </w:rPr>
      </w:pPr>
      <w:r w:rsidRPr="00E4717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EA0CAC5" w14:textId="77777777" w:rsidR="00E4717E" w:rsidRPr="00E4717E" w:rsidRDefault="00E4717E" w:rsidP="00E4717E">
      <w:pPr>
        <w:rPr>
          <w:b/>
          <w:i/>
          <w:color w:val="000000"/>
          <w:u w:val="single"/>
        </w:rPr>
      </w:pPr>
    </w:p>
    <w:p w14:paraId="324D0BAD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lastRenderedPageBreak/>
        <w:t xml:space="preserve">Максимальный разовый выброс, г/с (3.3.1), </w:t>
      </w:r>
      <w:r w:rsidRPr="00E4717E">
        <w:rPr>
          <w:b/>
          <w:i/>
          <w:color w:val="000000"/>
          <w:sz w:val="22"/>
        </w:rPr>
        <w:t xml:space="preserve">G = </w:t>
      </w:r>
      <w:r w:rsidRPr="00E4717E">
        <w:rPr>
          <w:b/>
          <w:i/>
          <w:color w:val="000000"/>
        </w:rPr>
        <w:t xml:space="preserve">C1 · C2 · C3 · K5 · C7 · N · L · Q1 / 3600 + C4 · C5 · K5M · Q · S · N1 = </w:t>
      </w:r>
      <w:r w:rsidRPr="00E4717E">
        <w:rPr>
          <w:b/>
          <w:color w:val="000000"/>
        </w:rPr>
        <w:t>2.5 · 2.75 · 1 · 0.2 · 0.01 · 1.9 · 7 · 1450 / 3600 + 1.45 · 1.26 · 0.2 · 0.005 · 19.2 · 2 = 0.1438</w:t>
      </w:r>
    </w:p>
    <w:p w14:paraId="0A76162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Валовый выброс, т/год (3.3.2), </w:t>
      </w:r>
      <w:r w:rsidRPr="00E4717E">
        <w:rPr>
          <w:b/>
          <w:i/>
          <w:color w:val="000000"/>
          <w:sz w:val="22"/>
        </w:rPr>
        <w:t xml:space="preserve">M = </w:t>
      </w:r>
      <w:r w:rsidRPr="00E4717E">
        <w:rPr>
          <w:b/>
          <w:i/>
          <w:color w:val="000000"/>
        </w:rPr>
        <w:t xml:space="preserve">0.0864 · G · (365-(TSP + TD)) = </w:t>
      </w:r>
      <w:r w:rsidRPr="00E4717E">
        <w:rPr>
          <w:b/>
          <w:color w:val="000000"/>
        </w:rPr>
        <w:t>0.0864 · 0.1438 · (365-(150 + 30)) = 2.3</w:t>
      </w:r>
    </w:p>
    <w:p w14:paraId="73B503A7" w14:textId="77777777" w:rsidR="00E4717E" w:rsidRPr="00E4717E" w:rsidRDefault="00E4717E" w:rsidP="00E4717E">
      <w:pPr>
        <w:rPr>
          <w:b/>
          <w:color w:val="000000"/>
        </w:rPr>
      </w:pPr>
    </w:p>
    <w:p w14:paraId="56F67D39" w14:textId="77777777" w:rsidR="00E4717E" w:rsidRPr="00E4717E" w:rsidRDefault="00E4717E" w:rsidP="00E4717E">
      <w:pPr>
        <w:rPr>
          <w:b/>
          <w:i/>
          <w:color w:val="000000"/>
          <w:sz w:val="22"/>
        </w:rPr>
      </w:pPr>
      <w:r w:rsidRPr="00E4717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E4717E" w14:paraId="46415693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1E5F" w14:textId="53A32576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0D0F" w14:textId="34E0F476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DD87" w14:textId="350F2F7B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5F28" w14:textId="229D48A5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4717E" w14:paraId="1863DEC4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3BB5" w14:textId="4A65D3CD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915B" w14:textId="3F7B4E11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1A9E" w14:textId="786EBFE8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0.1438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C89B" w14:textId="4BC5306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2.3</w:t>
            </w:r>
          </w:p>
        </w:tc>
      </w:tr>
    </w:tbl>
    <w:p w14:paraId="0E284B1D" w14:textId="025A22D2" w:rsidR="00E4717E" w:rsidRPr="00E4717E" w:rsidRDefault="00E4717E" w:rsidP="00E4717E">
      <w:pPr>
        <w:rPr>
          <w:color w:val="000000"/>
          <w:sz w:val="22"/>
        </w:rPr>
      </w:pPr>
    </w:p>
    <w:p w14:paraId="38092C40" w14:textId="77777777" w:rsidR="00E4717E" w:rsidRPr="00E4717E" w:rsidRDefault="00E4717E" w:rsidP="00E4717E">
      <w:pPr>
        <w:rPr>
          <w:color w:val="000000"/>
          <w:sz w:val="22"/>
        </w:rPr>
      </w:pPr>
    </w:p>
    <w:p w14:paraId="5D067B8C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15C36533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2B312961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4E9ECF7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ЭРА v3.0.406</w:t>
      </w:r>
    </w:p>
    <w:p w14:paraId="495CC0B6" w14:textId="77777777" w:rsidR="00E4717E" w:rsidRPr="00E4717E" w:rsidRDefault="00E4717E" w:rsidP="00E4717E">
      <w:pPr>
        <w:rPr>
          <w:color w:val="000000"/>
          <w:sz w:val="22"/>
        </w:rPr>
      </w:pPr>
    </w:p>
    <w:p w14:paraId="3EACE5C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Дата:16.10.25 Время:14:56:08</w:t>
      </w:r>
    </w:p>
    <w:p w14:paraId="259DBA6E" w14:textId="77777777" w:rsidR="00E4717E" w:rsidRPr="00E4717E" w:rsidRDefault="00E4717E" w:rsidP="00E4717E">
      <w:pPr>
        <w:rPr>
          <w:color w:val="000000"/>
          <w:sz w:val="22"/>
        </w:rPr>
      </w:pPr>
    </w:p>
    <w:p w14:paraId="0BDD6BB9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  <w:r w:rsidRPr="00E4717E">
        <w:rPr>
          <w:b/>
          <w:color w:val="000000"/>
          <w:sz w:val="28"/>
        </w:rPr>
        <w:t xml:space="preserve">               РАСЧЕТ ВАЛОВЫХ ВЫБРОСОВ</w:t>
      </w:r>
    </w:p>
    <w:p w14:paraId="188DB50A" w14:textId="77777777" w:rsidR="00E4717E" w:rsidRPr="00E4717E" w:rsidRDefault="00E4717E" w:rsidP="00E4717E">
      <w:pPr>
        <w:jc w:val="center"/>
        <w:rPr>
          <w:b/>
          <w:color w:val="000000"/>
          <w:sz w:val="28"/>
        </w:rPr>
      </w:pPr>
    </w:p>
    <w:p w14:paraId="7DD1CF4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Город: 225, Жанааркинский район, Улытау</w:t>
      </w:r>
    </w:p>
    <w:p w14:paraId="079D66C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6C2774E9" w14:textId="77777777" w:rsidR="00E4717E" w:rsidRPr="00E4717E" w:rsidRDefault="00E4717E" w:rsidP="00E4717E">
      <w:pPr>
        <w:rPr>
          <w:color w:val="000000"/>
          <w:sz w:val="22"/>
        </w:rPr>
      </w:pPr>
    </w:p>
    <w:p w14:paraId="2C4656B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Источник загрязнения: 6017, Пылящая поверхность</w:t>
      </w:r>
    </w:p>
    <w:p w14:paraId="716B55A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Источник выделения: 6017 01, Горнотранспортное оборудование</w:t>
      </w:r>
    </w:p>
    <w:p w14:paraId="282FB3EC" w14:textId="77777777" w:rsidR="00E4717E" w:rsidRPr="00E4717E" w:rsidRDefault="00E4717E" w:rsidP="00E4717E">
      <w:pPr>
        <w:rPr>
          <w:color w:val="000000"/>
          <w:sz w:val="22"/>
        </w:rPr>
      </w:pPr>
    </w:p>
    <w:p w14:paraId="7032BB35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Список литературы:</w:t>
      </w:r>
    </w:p>
    <w:p w14:paraId="18635721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1.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14:paraId="33199339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2. Методика расчета выбросов загрязняющих веществ от предприятий дорожно-строительной  отрасли (раздел 4)</w:t>
      </w:r>
    </w:p>
    <w:p w14:paraId="4A77A142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Приложение №12 к Приказу Министра охраны окружающей среды Республики Казахстан от 18.04.2008 №100-п</w:t>
      </w:r>
    </w:p>
    <w:p w14:paraId="3B80B303" w14:textId="77777777" w:rsidR="00E4717E" w:rsidRPr="00E4717E" w:rsidRDefault="00E4717E" w:rsidP="00E4717E">
      <w:pPr>
        <w:rPr>
          <w:color w:val="000000"/>
          <w:sz w:val="22"/>
        </w:rPr>
      </w:pPr>
    </w:p>
    <w:p w14:paraId="3094EDB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РАСЧЕТ ВЫБРОСОВ ЗАГРЯЗНЯЮЩИХ ВЕЩЕСТВ</w:t>
      </w:r>
    </w:p>
    <w:p w14:paraId="7F591E9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ПРИ РАБОТЕ И ДВИЖЕНИИ АВТОМОБИЛЕЙ ПО ТЕРРИТОРИИ</w:t>
      </w:r>
    </w:p>
    <w:p w14:paraId="142F0217" w14:textId="77777777" w:rsidR="00E4717E" w:rsidRPr="00E4717E" w:rsidRDefault="00E4717E" w:rsidP="00E4717E">
      <w:pPr>
        <w:rPr>
          <w:color w:val="000000"/>
          <w:sz w:val="22"/>
        </w:rPr>
      </w:pPr>
    </w:p>
    <w:p w14:paraId="62FE8820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РЕЗУЛЬТАТЫ РАСЧЕТА</w:t>
      </w:r>
    </w:p>
    <w:p w14:paraId="2BEFF846" w14:textId="77777777" w:rsidR="00E4717E" w:rsidRPr="00E4717E" w:rsidRDefault="00E4717E" w:rsidP="00E4717E">
      <w:pPr>
        <w:rPr>
          <w:color w:val="000000"/>
          <w:sz w:val="22"/>
        </w:rPr>
      </w:pPr>
    </w:p>
    <w:p w14:paraId="6E44D09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Выбросы по периоду: Переходный период (t&gt;-5 и t&lt;5)</w:t>
      </w:r>
    </w:p>
    <w:p w14:paraId="7A71520D" w14:textId="77777777" w:rsidR="00E4717E" w:rsidRPr="00E4717E" w:rsidRDefault="00E4717E" w:rsidP="00E4717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4717E" w14:paraId="50CA0008" w14:textId="77777777" w:rsidTr="00E4717E">
        <w:tc>
          <w:tcPr>
            <w:tcW w:w="5000" w:type="pct"/>
            <w:gridSpan w:val="13"/>
          </w:tcPr>
          <w:p w14:paraId="21D7043B" w14:textId="70702060" w:rsidR="00E4717E" w:rsidRPr="00E4717E" w:rsidRDefault="00E4717E" w:rsidP="00E4717E">
            <w:pPr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E4717E" w14:paraId="3DE03050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0F50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Dn,</w:t>
            </w:r>
          </w:p>
          <w:p w14:paraId="2F4D3B47" w14:textId="3389183A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E0BC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Nk,</w:t>
            </w:r>
          </w:p>
          <w:p w14:paraId="40E7E0CB" w14:textId="4C596EAD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BCE4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A</w:t>
            </w:r>
          </w:p>
          <w:p w14:paraId="1AA7A8F6" w14:textId="1DF7CFA5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AE56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Nk1</w:t>
            </w:r>
          </w:p>
          <w:p w14:paraId="2D099759" w14:textId="3F7502D1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A646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Tv1,</w:t>
            </w:r>
          </w:p>
          <w:p w14:paraId="63FFEABA" w14:textId="6A8D977B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252A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Tv1n,</w:t>
            </w:r>
          </w:p>
          <w:p w14:paraId="6BDCC0A7" w14:textId="2914B8A4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8B19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Txs,</w:t>
            </w:r>
          </w:p>
          <w:p w14:paraId="0ED7B3C4" w14:textId="0BDF1F91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C205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Tv2,</w:t>
            </w:r>
          </w:p>
          <w:p w14:paraId="04182BAA" w14:textId="742507E4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1306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Tv2n,</w:t>
            </w:r>
          </w:p>
          <w:p w14:paraId="2E4FDAD9" w14:textId="1FEF8DEC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CF6E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Txm,</w:t>
            </w:r>
          </w:p>
          <w:p w14:paraId="488B7240" w14:textId="449972C5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DCAA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1A8E8709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97FC" w14:textId="68DF15DF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7E4E" w14:textId="5156EF4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7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60F5" w14:textId="0F26DD9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7.00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830C" w14:textId="610F154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60B7" w14:textId="1AAF826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21E7" w14:textId="5A2AAC2B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5117" w14:textId="321BC60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C5B4" w14:textId="6E892DFE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8F3E" w14:textId="1FB66A9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F2F2" w14:textId="34245D34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1B50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2EF5C051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21CF" w14:textId="7777777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</w:p>
        </w:tc>
      </w:tr>
      <w:tr w:rsidR="00E4717E" w14:paraId="5291C9F9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DF9D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ЗВ</w:t>
            </w:r>
          </w:p>
          <w:p w14:paraId="355A62AE" w14:textId="3DFE3451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85AC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Mxx,</w:t>
            </w:r>
          </w:p>
          <w:p w14:paraId="67887584" w14:textId="6D78DD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B118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Ml,</w:t>
            </w:r>
          </w:p>
          <w:p w14:paraId="79112DA7" w14:textId="577FA45C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60D7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г/с</w:t>
            </w:r>
          </w:p>
          <w:p w14:paraId="231164AB" w14:textId="56D13191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D880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т/год</w:t>
            </w:r>
          </w:p>
          <w:p w14:paraId="6D4FB77B" w14:textId="42FAF7CA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CED7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23210343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720E" w14:textId="4486E8F9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4C4B" w14:textId="06A464D0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9E7A" w14:textId="6BBC368F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A83B" w14:textId="2E85F23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0.49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A736" w14:textId="63AA72A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C345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7EBD511D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67E7" w14:textId="3FDDC7FC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D4E5" w14:textId="3A4DF187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3612" w14:textId="5B379FDC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1.233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4B7E" w14:textId="7FFC904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0.1225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23C0" w14:textId="1737564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0.1257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43B5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633D8135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7F81" w14:textId="4992B79A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lastRenderedPageBreak/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2D37" w14:textId="1C9A779F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570B" w14:textId="6CEBDF15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2674" w14:textId="2FDA1E0B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0.442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E15E" w14:textId="5DBF57BF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0.443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B9F4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0CEB11C5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AB6C" w14:textId="31157D7F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1651" w14:textId="207C3D31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F139" w14:textId="59444249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02B5" w14:textId="2AAFE148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0.0719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9BEB" w14:textId="38625D2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48C2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675DEDE1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401E" w14:textId="197BC268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8F00" w14:textId="3BDDD850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AD25" w14:textId="48C0484F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0.972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3C7B" w14:textId="13A2D0F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0.0824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24EF" w14:textId="6837A4D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0.0824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AE2F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3A8C0BBD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B9A3" w14:textId="29AB3371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5431" w14:textId="27E15177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BB8F" w14:textId="09FF0CCA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3C0A" w14:textId="189A4A9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0.0528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EC00" w14:textId="722C7F4F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0.0537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A7D2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</w:tbl>
    <w:p w14:paraId="060C11F8" w14:textId="61043BA7" w:rsidR="00E4717E" w:rsidRPr="00E4717E" w:rsidRDefault="00E4717E" w:rsidP="00E4717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4717E" w14:paraId="00093CA6" w14:textId="77777777" w:rsidTr="00E4717E">
        <w:tc>
          <w:tcPr>
            <w:tcW w:w="5000" w:type="pct"/>
            <w:gridSpan w:val="13"/>
          </w:tcPr>
          <w:p w14:paraId="455C467E" w14:textId="7D685CDB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(иномарки)</w:t>
            </w:r>
          </w:p>
        </w:tc>
      </w:tr>
      <w:tr w:rsidR="00E4717E" w14:paraId="038C1CFF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BC62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Dn,</w:t>
            </w:r>
          </w:p>
          <w:p w14:paraId="77BDE1BD" w14:textId="6CFCCBB3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C9D0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Nk,</w:t>
            </w:r>
          </w:p>
          <w:p w14:paraId="4A8A1123" w14:textId="093FF474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90C7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A</w:t>
            </w:r>
          </w:p>
          <w:p w14:paraId="2DC040C3" w14:textId="7591A8FB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BEC0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Nk1</w:t>
            </w:r>
          </w:p>
          <w:p w14:paraId="43813289" w14:textId="514386A5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3697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L1,</w:t>
            </w:r>
          </w:p>
          <w:p w14:paraId="4E7C865D" w14:textId="03350BD0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3570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L1n,</w:t>
            </w:r>
          </w:p>
          <w:p w14:paraId="1A3B7A66" w14:textId="5CF1FB34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9251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Txs,</w:t>
            </w:r>
          </w:p>
          <w:p w14:paraId="76D36202" w14:textId="0F202550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536B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L2,</w:t>
            </w:r>
          </w:p>
          <w:p w14:paraId="2663E775" w14:textId="7F10213C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6C70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L2n,</w:t>
            </w:r>
          </w:p>
          <w:p w14:paraId="61B32960" w14:textId="6DAFFBD2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6AEF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Txm,</w:t>
            </w:r>
          </w:p>
          <w:p w14:paraId="314738B8" w14:textId="03D93F2D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B374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611BCAF1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5BBE" w14:textId="0245658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5FFD" w14:textId="3B54E50E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5BA8" w14:textId="42E40AF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22.0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017D" w14:textId="4185EED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00DD" w14:textId="4A2875A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D9B5" w14:textId="0D36C02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A9CF" w14:textId="0876069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2564" w14:textId="32E681D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5A33" w14:textId="5010633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2D72" w14:textId="1FBBC2E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3CDE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1CD36CF4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3106" w14:textId="7777777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</w:p>
        </w:tc>
      </w:tr>
      <w:tr w:rsidR="00E4717E" w14:paraId="42238D27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EA34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ЗВ</w:t>
            </w:r>
          </w:p>
          <w:p w14:paraId="27FCA97E" w14:textId="68EAE396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5E90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Mxx,</w:t>
            </w:r>
          </w:p>
          <w:p w14:paraId="22FF0F28" w14:textId="4DB8AFCD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4C26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Ml,</w:t>
            </w:r>
          </w:p>
          <w:p w14:paraId="2DF536D7" w14:textId="3FAB332F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3196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г/с</w:t>
            </w:r>
          </w:p>
          <w:p w14:paraId="3345B09F" w14:textId="25D762B3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9E3B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т/год</w:t>
            </w:r>
          </w:p>
          <w:p w14:paraId="1395876D" w14:textId="3065290D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14E5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733AC235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E80E" w14:textId="303951E8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5827" w14:textId="2208056E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1.03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8C57" w14:textId="28C4FFC4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6.48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939D" w14:textId="2894BB8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1.716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B5BE" w14:textId="6CEADBCB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5.39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0D58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3787648E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87E2" w14:textId="6029756C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B814" w14:textId="318AA845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9BFA" w14:textId="2F663875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8EF3" w14:textId="7F90AEB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E4E8" w14:textId="6C8C07AF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0.904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7005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1B6E6BD3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162B" w14:textId="762B4249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3108" w14:textId="749AD30B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EFB3" w14:textId="729F35D1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802B" w14:textId="60E0979F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0.822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B8CD" w14:textId="2325A2F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2.58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7FBE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7D519E93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8458" w14:textId="3F3D759F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D905" w14:textId="33D6374B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5F60" w14:textId="3C140C9E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8F16" w14:textId="6834D11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0.1335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1516" w14:textId="4D46CC21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0.419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BB84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584FAA47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EAB6" w14:textId="03445358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3669" w14:textId="6F3DF982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0.023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425F" w14:textId="3799E651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0.405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0364" w14:textId="2625862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0.1033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D4BE" w14:textId="08990A2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0.322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4673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1B271F9D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8AEC" w14:textId="46F48A19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74D8" w14:textId="2E62C689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7F13" w14:textId="1E674D5D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0.774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D870" w14:textId="7C0FA938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270A" w14:textId="7FDBD1A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0.64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891F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</w:tbl>
    <w:p w14:paraId="60F9D81E" w14:textId="77777777" w:rsidR="00E4717E" w:rsidRPr="00E4717E" w:rsidRDefault="00E4717E" w:rsidP="00E4717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4717E" w14:paraId="4211BD15" w14:textId="77777777" w:rsidTr="00E4717E">
        <w:tc>
          <w:tcPr>
            <w:tcW w:w="5000" w:type="pct"/>
            <w:gridSpan w:val="13"/>
          </w:tcPr>
          <w:p w14:paraId="45C8C3F1" w14:textId="3D8FA1E0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E4717E" w14:paraId="61385B8F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225B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Dn,</w:t>
            </w:r>
          </w:p>
          <w:p w14:paraId="6A66C03B" w14:textId="3E78F89E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3842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Nk,</w:t>
            </w:r>
          </w:p>
          <w:p w14:paraId="02E9850F" w14:textId="2A24195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6BD6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A</w:t>
            </w:r>
          </w:p>
          <w:p w14:paraId="53A239F5" w14:textId="45ECDE85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BFAB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Nk1</w:t>
            </w:r>
          </w:p>
          <w:p w14:paraId="11965DFA" w14:textId="109DEC19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15CF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Tv1,</w:t>
            </w:r>
          </w:p>
          <w:p w14:paraId="509FEE80" w14:textId="2D226F41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CF37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Tv1n,</w:t>
            </w:r>
          </w:p>
          <w:p w14:paraId="228D848F" w14:textId="49595E60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4B39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Txs,</w:t>
            </w:r>
          </w:p>
          <w:p w14:paraId="2A23368B" w14:textId="6743869F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A800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Tv2,</w:t>
            </w:r>
          </w:p>
          <w:p w14:paraId="23F04F1C" w14:textId="1597DF12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4BBB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Tv2n,</w:t>
            </w:r>
          </w:p>
          <w:p w14:paraId="5517AC21" w14:textId="28C2054C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4183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Txm,</w:t>
            </w:r>
          </w:p>
          <w:p w14:paraId="0833485B" w14:textId="0DDA0088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80C9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1FB305B9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3769" w14:textId="31EF4E78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745D" w14:textId="44A2174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D69F" w14:textId="1963D5C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4.00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6C80" w14:textId="260D5571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4311" w14:textId="6893863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B17A" w14:textId="7E911F0E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680B" w14:textId="206160F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35DA" w14:textId="52D08C9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CD73" w14:textId="25AF2A1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AC23" w14:textId="4BEDAF8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A231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722FF807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C914" w14:textId="7777777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</w:p>
        </w:tc>
      </w:tr>
      <w:tr w:rsidR="00E4717E" w14:paraId="2C43C696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38B8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ЗВ</w:t>
            </w:r>
          </w:p>
          <w:p w14:paraId="14927527" w14:textId="3F2638F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AC5EB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Mxx,</w:t>
            </w:r>
          </w:p>
          <w:p w14:paraId="51A51E67" w14:textId="43D7800B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3497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Ml,</w:t>
            </w:r>
          </w:p>
          <w:p w14:paraId="468C28F7" w14:textId="7C68866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6AA2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г/с</w:t>
            </w:r>
          </w:p>
          <w:p w14:paraId="0A0C5384" w14:textId="50F91FDE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D7AE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т/год</w:t>
            </w:r>
          </w:p>
          <w:p w14:paraId="15ECA2E2" w14:textId="752F7A4D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66DC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4D11F5FC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7685" w14:textId="4516A4FB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B704" w14:textId="10C40242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E11C" w14:textId="4A9765FB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9BAE" w14:textId="2D303D61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3800" w14:textId="2EAF7AFF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0.1704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5760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120AAA39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D494" w14:textId="3E3109B3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1319" w14:textId="7A4DF7D2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7E0C" w14:textId="1C292914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1.233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75A4" w14:textId="7219AC6B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E1E7" w14:textId="5DF8820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0.041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4625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08013210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C36D" w14:textId="30EA46E3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0981" w14:textId="26AE3959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A30E" w14:textId="04DADEBB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4067" w14:textId="5B9F65C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0.253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93FA" w14:textId="0D1065D4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0.1446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8827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0578B9C3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AA45" w14:textId="037B1794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275A" w14:textId="244442E9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A57F" w14:textId="69C7BCAF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F871" w14:textId="2E9E6FD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0.0411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D1E7" w14:textId="0F34BAD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0.0235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765D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35330258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A32F" w14:textId="00EDBE44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0A88" w14:textId="3BA8F771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CFAF" w14:textId="5C29817E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0.972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42F7" w14:textId="3F59A31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0.0471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E822" w14:textId="6CD2FE9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0.0269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1122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0F01FC7F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DD02" w14:textId="5A404E48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50D9" w14:textId="7007F832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545E" w14:textId="7CC98069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9B8D" w14:textId="59502BD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0.03016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3E5F" w14:textId="73AF908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0.01752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ADA8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</w:tbl>
    <w:p w14:paraId="1E5DB3EF" w14:textId="77777777" w:rsidR="00E4717E" w:rsidRPr="00E4717E" w:rsidRDefault="00E4717E" w:rsidP="00E4717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4717E" w14:paraId="6517FE44" w14:textId="77777777" w:rsidTr="00E4717E">
        <w:tc>
          <w:tcPr>
            <w:tcW w:w="5000" w:type="pct"/>
            <w:gridSpan w:val="13"/>
          </w:tcPr>
          <w:p w14:paraId="41BF5B22" w14:textId="64826B84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E4717E" w14:paraId="313CCC13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6C57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Dn,</w:t>
            </w:r>
          </w:p>
          <w:p w14:paraId="5E69AFED" w14:textId="12AEEBE6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E99C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Nk,</w:t>
            </w:r>
          </w:p>
          <w:p w14:paraId="178F06E5" w14:textId="6D7AD59E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284F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A</w:t>
            </w:r>
          </w:p>
          <w:p w14:paraId="650832F7" w14:textId="1C620756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44DF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Nk1</w:t>
            </w:r>
          </w:p>
          <w:p w14:paraId="06981B48" w14:textId="542EF5C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EC85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Tv1,</w:t>
            </w:r>
          </w:p>
          <w:p w14:paraId="145B3BB4" w14:textId="79F78F8B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B7D0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Tv1n,</w:t>
            </w:r>
          </w:p>
          <w:p w14:paraId="0B0E11C1" w14:textId="598F6EF1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0839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Txs,</w:t>
            </w:r>
          </w:p>
          <w:p w14:paraId="35CBD6C8" w14:textId="5ABB365E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9329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Tv2,</w:t>
            </w:r>
          </w:p>
          <w:p w14:paraId="67FB7CF0" w14:textId="46CA5E51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464F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Tv2n,</w:t>
            </w:r>
          </w:p>
          <w:p w14:paraId="35F4EB90" w14:textId="3B0D1433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5450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Txm,</w:t>
            </w:r>
          </w:p>
          <w:p w14:paraId="0FFDCE21" w14:textId="19E56864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8129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00D85BB7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54E1" w14:textId="07431D21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3007" w14:textId="34C11D7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52C9" w14:textId="6F93E5C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C57B" w14:textId="17E23A4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DF12" w14:textId="5CE27C2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71C9" w14:textId="77C1AD2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E0FE" w14:textId="5C1C617F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5A3A" w14:textId="47D5251F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1067" w14:textId="56FDE3E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1524" w14:textId="651C5C3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B1C2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1916A8C8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2B0E" w14:textId="7777777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</w:p>
        </w:tc>
      </w:tr>
      <w:tr w:rsidR="00E4717E" w14:paraId="2F34C0F8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EB6B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ЗВ</w:t>
            </w:r>
          </w:p>
          <w:p w14:paraId="38FF6566" w14:textId="15DBA703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D900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Mxx,</w:t>
            </w:r>
          </w:p>
          <w:p w14:paraId="38E1C31C" w14:textId="436FB163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C9EF8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Ml,</w:t>
            </w:r>
          </w:p>
          <w:p w14:paraId="4806E6D5" w14:textId="074B44B2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98DE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г/с</w:t>
            </w:r>
          </w:p>
          <w:p w14:paraId="4BD2552A" w14:textId="6D9727C5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D56E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т/год</w:t>
            </w:r>
          </w:p>
          <w:p w14:paraId="5F1A19A7" w14:textId="023E507F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FD01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26C1BE98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0D7D" w14:textId="71B98291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5119" w14:textId="74D2DB1A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FA01" w14:textId="582C59F9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2.295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F4F8" w14:textId="38848418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0.0434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AAA1" w14:textId="4ECC5001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0.0066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C8D8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4BB83613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3A11" w14:textId="74FF4640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5BB1" w14:textId="0036ECCE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7403" w14:textId="56274F82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0.765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6158" w14:textId="3D2222AB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0.01085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4708" w14:textId="6198C65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0.00159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E47C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48A8EB94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8A96" w14:textId="13626901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59EC" w14:textId="416315D8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A194" w14:textId="1149C814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A4D2" w14:textId="568D5B1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0.0391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0871" w14:textId="07ED5C0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0.0056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D682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56AC8D7F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A2FB" w14:textId="34BD33B4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51B2" w14:textId="59754FD0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03AF" w14:textId="0483CD16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519A" w14:textId="4F5F756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0.00636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52B1" w14:textId="1C278A9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0.00091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30A8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346BE4E8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FA41" w14:textId="2A395C18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87A7" w14:textId="758EC6F4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C4B3" w14:textId="01736E5D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0.603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AEE4" w14:textId="445D92AB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0.00728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2C95" w14:textId="54D07C6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0.00104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2792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4F9AF184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88FB" w14:textId="06303A69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01CB" w14:textId="033D7F60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7EEC" w14:textId="694C4650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0.342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E3B9" w14:textId="2E324CFF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0.00459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0EB1" w14:textId="5AC0ACA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0.000668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7804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</w:tbl>
    <w:p w14:paraId="45F06EC5" w14:textId="77777777" w:rsidR="00E4717E" w:rsidRPr="00E4717E" w:rsidRDefault="00E4717E" w:rsidP="00E4717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4717E" w14:paraId="261DBFC4" w14:textId="77777777" w:rsidTr="00E4717E">
        <w:tc>
          <w:tcPr>
            <w:tcW w:w="5000" w:type="pct"/>
            <w:gridSpan w:val="13"/>
          </w:tcPr>
          <w:p w14:paraId="0687E30B" w14:textId="5E528078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Тип машины: Грузовые автомобили дизельные свыше 5 до 8 т (иномарки)</w:t>
            </w:r>
          </w:p>
        </w:tc>
      </w:tr>
      <w:tr w:rsidR="00E4717E" w14:paraId="75541092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C880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Dn,</w:t>
            </w:r>
          </w:p>
          <w:p w14:paraId="41B0AB90" w14:textId="5D61BD73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9F0C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Nk,</w:t>
            </w:r>
          </w:p>
          <w:p w14:paraId="31B294A5" w14:textId="27B978C9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B60B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A</w:t>
            </w:r>
          </w:p>
          <w:p w14:paraId="2AFD55E9" w14:textId="115B8061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035E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Nk1</w:t>
            </w:r>
          </w:p>
          <w:p w14:paraId="53D5888F" w14:textId="1AA7E100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1BF5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L1,</w:t>
            </w:r>
          </w:p>
          <w:p w14:paraId="41E4C9A4" w14:textId="374F2FBD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B7AA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L1n,</w:t>
            </w:r>
          </w:p>
          <w:p w14:paraId="01185D71" w14:textId="4741B8B8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EFEE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Txs,</w:t>
            </w:r>
          </w:p>
          <w:p w14:paraId="1EC568C2" w14:textId="54ED5161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43F8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L2,</w:t>
            </w:r>
          </w:p>
          <w:p w14:paraId="16509081" w14:textId="76EE5815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ADAE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L2n,</w:t>
            </w:r>
          </w:p>
          <w:p w14:paraId="2BC4626B" w14:textId="0988D291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B9D2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Txm,</w:t>
            </w:r>
          </w:p>
          <w:p w14:paraId="280071E3" w14:textId="601293B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C67A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04ADFAD9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A629" w14:textId="217D000B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4CCE" w14:textId="53777C1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79D8" w14:textId="29E04CE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0260" w14:textId="1CF23B5E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EB79" w14:textId="13DC40A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6F8D" w14:textId="03A8B5F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51F6" w14:textId="7A5964C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06C2" w14:textId="527CDC6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29C0" w14:textId="1B20EDE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8C88" w14:textId="5952B7F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18D2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006644CA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C981" w14:textId="7777777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</w:p>
        </w:tc>
      </w:tr>
      <w:tr w:rsidR="00E4717E" w14:paraId="62AE285C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C292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ЗВ</w:t>
            </w:r>
          </w:p>
          <w:p w14:paraId="737F57DA" w14:textId="4E4F396C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A23B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Mxx,</w:t>
            </w:r>
          </w:p>
          <w:p w14:paraId="775A4379" w14:textId="1FFD9624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8EFB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Ml,</w:t>
            </w:r>
          </w:p>
          <w:p w14:paraId="5CDB6DC5" w14:textId="7BDB115D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323F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г/с</w:t>
            </w:r>
          </w:p>
          <w:p w14:paraId="690EFF4C" w14:textId="1E36295A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2600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т/год</w:t>
            </w:r>
          </w:p>
          <w:p w14:paraId="7F64F38D" w14:textId="26DD587B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6C78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1F8C5CF0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B39E" w14:textId="66D61B4F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AFCE" w14:textId="3EE28169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51F9" w14:textId="128B7F93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4.41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72A9" w14:textId="0CA9E97F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0.1572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6F87" w14:textId="6D6F5E5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0.0672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2F03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5FE64CB7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4997" w14:textId="2119F86D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lastRenderedPageBreak/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1139" w14:textId="7C5C2F4E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C313" w14:textId="778FCF00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840B" w14:textId="63052304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0.025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9985" w14:textId="571D3F9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0.0109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8984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2BED90E7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A0B8" w14:textId="53DCB194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942D" w14:textId="5495556E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5A64" w14:textId="7FFB2E8E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7236" w14:textId="6235F65E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0.0846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7130" w14:textId="4B396CD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0.0361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03C0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7FDF42A2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C9DA" w14:textId="330C3CC9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6026" w14:textId="7784AF47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753C" w14:textId="384522D7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5A10" w14:textId="4F56693F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0.01375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D46F" w14:textId="4110793E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0.00586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57C8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05E2C736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86E6" w14:textId="680117AA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F8BA" w14:textId="0CF5C5AE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C2E1" w14:textId="4BAD4D6C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D3E7" w14:textId="527FFE54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3E87" w14:textId="134CAB0B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0.00306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AA51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33034A85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E739" w14:textId="204E9840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35FE" w14:textId="0233911E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4BA1" w14:textId="0F52D26A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5114" w14:textId="775EEDEB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0.01638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5431" w14:textId="0FDA572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0.00703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B32B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63331360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57DB" w14:textId="397B4150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2402" w14:textId="48856212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2417" w14:textId="4010155F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4.41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4526" w14:textId="4410A644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0.314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7E87" w14:textId="4DC766D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0.2687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AB9A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08F4F96B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5A1F" w14:textId="39112FED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2F3A" w14:textId="63685776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A759" w14:textId="34F024D5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F506" w14:textId="7BC1C67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AC0A" w14:textId="53E86B5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0.0436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D2B3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38DA64C6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170E" w14:textId="2D58D9C5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600E" w14:textId="44A72C3D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EF79" w14:textId="5C58F98C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CE7F" w14:textId="5C6A647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0.1694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BA4D" w14:textId="789C5B8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0.1444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DF7D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4EA0FE37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8B86" w14:textId="114552F5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8F63" w14:textId="2B8C45B7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9E9C" w14:textId="3F5B469C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91C1" w14:textId="2BB0B34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0.0275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4CBE" w14:textId="34DB68A4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0.02347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CE44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0E98B359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89B3" w14:textId="13251EBF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6919" w14:textId="12194ED2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D274" w14:textId="6FF18210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74F8" w14:textId="1F178D5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0.0144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3D36" w14:textId="6596CB7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0.01224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28D7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36B5B578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0704" w14:textId="73FF898B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100C" w14:textId="2D4C883E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9645" w14:textId="6C1377FB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9CEC" w14:textId="41EEC0A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0.0328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EAFF" w14:textId="7F60E8C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0.0281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E345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</w:tbl>
    <w:p w14:paraId="4404DE72" w14:textId="77777777" w:rsidR="00E4717E" w:rsidRPr="00E4717E" w:rsidRDefault="00E4717E" w:rsidP="00E4717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4717E" w14:paraId="2A1E8EE9" w14:textId="77777777" w:rsidTr="00E4717E">
        <w:tc>
          <w:tcPr>
            <w:tcW w:w="5000" w:type="pct"/>
            <w:gridSpan w:val="13"/>
          </w:tcPr>
          <w:p w14:paraId="47DAA5FC" w14:textId="715D5CBB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Тип машины: Автобусы дизельные средние габаритной длиной от 8 до 10 м (иномарки)</w:t>
            </w:r>
          </w:p>
        </w:tc>
      </w:tr>
      <w:tr w:rsidR="00E4717E" w14:paraId="5AA937E2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CE1B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Dn,</w:t>
            </w:r>
          </w:p>
          <w:p w14:paraId="1DD5C882" w14:textId="760C8BB1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B655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Nk,</w:t>
            </w:r>
          </w:p>
          <w:p w14:paraId="2D79F6FF" w14:textId="4A15D3D0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B1B6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A</w:t>
            </w:r>
          </w:p>
          <w:p w14:paraId="3B057153" w14:textId="426BB2FF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A374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Nk1</w:t>
            </w:r>
          </w:p>
          <w:p w14:paraId="5AD94B14" w14:textId="5C438842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9BE6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L1,</w:t>
            </w:r>
          </w:p>
          <w:p w14:paraId="5D221482" w14:textId="06DC8C18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F4CF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L1n,</w:t>
            </w:r>
          </w:p>
          <w:p w14:paraId="7F799BAF" w14:textId="47415E9F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E1DE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Txs,</w:t>
            </w:r>
          </w:p>
          <w:p w14:paraId="77568E51" w14:textId="22A4D08D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C6FC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L2,</w:t>
            </w:r>
          </w:p>
          <w:p w14:paraId="4E9EC278" w14:textId="31606F70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CB64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L2n,</w:t>
            </w:r>
          </w:p>
          <w:p w14:paraId="3B9757FA" w14:textId="725D70E6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37B4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Txm,</w:t>
            </w:r>
          </w:p>
          <w:p w14:paraId="3816D841" w14:textId="68B9DB0A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058F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0409FFCA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C641" w14:textId="0EA68828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89F3" w14:textId="25C21A9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FD0E" w14:textId="22838F5E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CA65" w14:textId="2C1FC19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4308" w14:textId="5951CF4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688B" w14:textId="3289134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5FC9" w14:textId="4FB5981B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59D8" w14:textId="049933AE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7350" w14:textId="046054F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6E40" w14:textId="7EA7FE1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4AD8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032CE5EC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A3DB" w14:textId="7777777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</w:p>
        </w:tc>
      </w:tr>
      <w:tr w:rsidR="00E4717E" w14:paraId="086F7CC7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7222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ЗВ</w:t>
            </w:r>
          </w:p>
          <w:p w14:paraId="1D6CEA98" w14:textId="38129C42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D8D6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Mxx,</w:t>
            </w:r>
          </w:p>
          <w:p w14:paraId="76709DA9" w14:textId="13395B31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6A1C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Ml,</w:t>
            </w:r>
          </w:p>
          <w:p w14:paraId="595D516E" w14:textId="2A847ECD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4C6D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г/с</w:t>
            </w:r>
          </w:p>
          <w:p w14:paraId="6C09DEAC" w14:textId="38015504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AC3D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т/год</w:t>
            </w:r>
          </w:p>
          <w:p w14:paraId="51B05409" w14:textId="4CABC07F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B84E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56212C65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41A7" w14:textId="51B10FD5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9004" w14:textId="10B942DC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0.76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B5F5" w14:textId="2E46BBA7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4.41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3CF1" w14:textId="6A99C551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0.0533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A138" w14:textId="2833917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0.00763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DFF9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4D80F7AD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30E2" w14:textId="67AA8907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0DDF" w14:textId="1457C1F0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0.38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C73B" w14:textId="05B7D95A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E425" w14:textId="7919F7E8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0.00883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44BE" w14:textId="7448718B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0.001293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1D0B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0FBD1DF6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45F2" w14:textId="65331964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0818" w14:textId="746205EA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3685" w14:textId="6F89D41F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4FD3" w14:textId="159B9BAE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0.02904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44BF" w14:textId="0DB023C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0.00415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06DE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101E56C6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4275" w14:textId="76F3AE09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8A0C" w14:textId="7D6893BD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DED4" w14:textId="2FF8BF42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3725" w14:textId="74CE1BB8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0.00472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4EE5" w14:textId="220A4C6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0.000675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99D4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6005B2CA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5CDA" w14:textId="55A8C759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0318" w14:textId="46F4849D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78C6" w14:textId="2D90485D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2197" w14:textId="1334DCA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0.002417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79A5" w14:textId="6E017D01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0.000343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75F9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3F1485DF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A5A4" w14:textId="11609F72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4AB5" w14:textId="42D18D50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0.084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028F" w14:textId="7C27190A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E4B8" w14:textId="02F892D1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0.00547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263C" w14:textId="15250AE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0.000783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98E5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</w:tbl>
    <w:p w14:paraId="7D8B512F" w14:textId="77777777" w:rsidR="00E4717E" w:rsidRPr="00E4717E" w:rsidRDefault="00E4717E" w:rsidP="00E4717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E4717E" w14:paraId="438C3B2B" w14:textId="77777777" w:rsidTr="00E4717E">
        <w:tc>
          <w:tcPr>
            <w:tcW w:w="5000" w:type="pct"/>
            <w:gridSpan w:val="4"/>
            <w:vAlign w:val="center"/>
          </w:tcPr>
          <w:p w14:paraId="45E6D528" w14:textId="75C6C014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ВСЕГО по периоду: Переходный период (t&gt;-5 и t&lt;5)</w:t>
            </w:r>
          </w:p>
        </w:tc>
      </w:tr>
      <w:tr w:rsidR="00E4717E" w14:paraId="1CE404E0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266F" w14:textId="729BC07E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40B9" w14:textId="5C3487AD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CF3A" w14:textId="6645D2E2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ABA0" w14:textId="1FB81C8B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4717E" w14:paraId="59060320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84E8" w14:textId="56B2BF29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7F9E" w14:textId="225C6E40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80E0" w14:textId="4EFE455F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3.0542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FF39" w14:textId="0BB8293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6.43253</w:t>
            </w:r>
          </w:p>
        </w:tc>
      </w:tr>
      <w:tr w:rsidR="00E4717E" w14:paraId="008843B7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03FD" w14:textId="069A6547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C3F9" w14:textId="6C2C0532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F0BD" w14:textId="6FD0418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0.56718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4EDE" w14:textId="236F14C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1.128083</w:t>
            </w:r>
          </w:p>
        </w:tc>
      </w:tr>
      <w:tr w:rsidR="00E4717E" w14:paraId="08DC19AE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42E1" w14:textId="7ED1DCF5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B684" w14:textId="54169E69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9456" w14:textId="02C80248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1.83914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6B6D" w14:textId="4E0C395B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3.35785</w:t>
            </w:r>
          </w:p>
        </w:tc>
      </w:tr>
      <w:tr w:rsidR="00E4717E" w14:paraId="6565D6FE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9F13" w14:textId="0EF5C590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A0E7" w14:textId="05A8DF63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8147" w14:textId="3A8E83A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0.264097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65F3" w14:textId="085E4BD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0.447983</w:t>
            </w:r>
          </w:p>
        </w:tc>
      </w:tr>
      <w:tr w:rsidR="00E4717E" w14:paraId="5E50E45B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BD35" w14:textId="605558C3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89AD" w14:textId="453B2BA6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6938" w14:textId="0A064DF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0.34617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6C1A" w14:textId="2EEA656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0.747801</w:t>
            </w:r>
          </w:p>
        </w:tc>
      </w:tr>
      <w:tr w:rsidR="00E4717E" w14:paraId="0B08CC20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5FBC" w14:textId="6B8BA73D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9319" w14:textId="679BB12A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242F" w14:textId="5AE8889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0.29883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13E4" w14:textId="25CC53F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0.545415</w:t>
            </w:r>
          </w:p>
        </w:tc>
      </w:tr>
    </w:tbl>
    <w:p w14:paraId="74A4F54E" w14:textId="77777777" w:rsidR="00E4717E" w:rsidRPr="00E4717E" w:rsidRDefault="00E4717E" w:rsidP="00E4717E">
      <w:pPr>
        <w:rPr>
          <w:color w:val="000000"/>
          <w:sz w:val="22"/>
        </w:rPr>
      </w:pPr>
    </w:p>
    <w:p w14:paraId="782C5A14" w14:textId="77777777" w:rsidR="00E4717E" w:rsidRPr="00E4717E" w:rsidRDefault="00E4717E" w:rsidP="00E4717E">
      <w:pPr>
        <w:rPr>
          <w:color w:val="000000"/>
          <w:sz w:val="22"/>
        </w:rPr>
      </w:pPr>
    </w:p>
    <w:p w14:paraId="0E15E577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Выбросы по периоду: Теплый период (t&gt;5)</w:t>
      </w:r>
    </w:p>
    <w:p w14:paraId="1409EB66" w14:textId="77777777" w:rsidR="00E4717E" w:rsidRPr="00E4717E" w:rsidRDefault="00E4717E" w:rsidP="00E4717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4717E" w14:paraId="1269FC7B" w14:textId="77777777" w:rsidTr="00E4717E">
        <w:tc>
          <w:tcPr>
            <w:tcW w:w="5000" w:type="pct"/>
            <w:gridSpan w:val="13"/>
          </w:tcPr>
          <w:p w14:paraId="02159E63" w14:textId="0707BD3A" w:rsidR="00E4717E" w:rsidRPr="00E4717E" w:rsidRDefault="00E4717E" w:rsidP="00E4717E">
            <w:pPr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E4717E" w14:paraId="7699DC83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036D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Dn,</w:t>
            </w:r>
          </w:p>
          <w:p w14:paraId="2CD010DD" w14:textId="2CBE4311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EDBB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Nk,</w:t>
            </w:r>
          </w:p>
          <w:p w14:paraId="4523C7E6" w14:textId="16D202AA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A7E8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A</w:t>
            </w:r>
          </w:p>
          <w:p w14:paraId="08B8A5B0" w14:textId="11BD0489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1F0E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Nk1</w:t>
            </w:r>
          </w:p>
          <w:p w14:paraId="2EB91054" w14:textId="61BF2BF5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D97F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Tv1,</w:t>
            </w:r>
          </w:p>
          <w:p w14:paraId="0CB4339F" w14:textId="78BBC642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2B01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Tv1n,</w:t>
            </w:r>
          </w:p>
          <w:p w14:paraId="782D0AB6" w14:textId="01AEC798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A384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Txs,</w:t>
            </w:r>
          </w:p>
          <w:p w14:paraId="7300F1E8" w14:textId="410CBFB1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11E3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Tv2,</w:t>
            </w:r>
          </w:p>
          <w:p w14:paraId="064D52FC" w14:textId="07401BA4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2F48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Tv2n,</w:t>
            </w:r>
          </w:p>
          <w:p w14:paraId="5F755135" w14:textId="4B88B054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ADD2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Txm,</w:t>
            </w:r>
          </w:p>
          <w:p w14:paraId="32B938EB" w14:textId="41752489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60F9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389A7AD3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6C20" w14:textId="1966CB8B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EFDA" w14:textId="179B53A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7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4B13" w14:textId="3CE45A4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7.00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D950" w14:textId="1F6802E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C1DC" w14:textId="744418B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C8B3" w14:textId="73759C5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4236" w14:textId="01FBB0B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DA85" w14:textId="2FB720BE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1667" w14:textId="1F6FDEB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5173" w14:textId="21BFB3C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6F0E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5512601D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57CF" w14:textId="7777777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</w:p>
        </w:tc>
      </w:tr>
      <w:tr w:rsidR="00E4717E" w14:paraId="505E2692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8FFE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ЗВ</w:t>
            </w:r>
          </w:p>
          <w:p w14:paraId="3A862F3D" w14:textId="46FA89B4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2239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Mxx,</w:t>
            </w:r>
          </w:p>
          <w:p w14:paraId="48CF0D67" w14:textId="4D79D673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37A8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Ml,</w:t>
            </w:r>
          </w:p>
          <w:p w14:paraId="4A4204E1" w14:textId="0C7418CD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3A81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г/с</w:t>
            </w:r>
          </w:p>
          <w:p w14:paraId="61C20B1F" w14:textId="5CE8321C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FDAB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т/год</w:t>
            </w:r>
          </w:p>
          <w:p w14:paraId="6C3186DD" w14:textId="25EC5B01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CDFC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2DD21BAA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C8D0" w14:textId="707C2032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A9F4" w14:textId="64EC1D64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E00B" w14:textId="51306FA7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B6C6" w14:textId="4A3829D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0.464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AD4A" w14:textId="67AA0494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0.496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9DD1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0E09C2D2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5968" w14:textId="2783BCEB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CCF0" w14:textId="03F359EB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EB14" w14:textId="29CD37FB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3A94" w14:textId="40E9671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1137" w14:textId="552474BB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0.1184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2F78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649D107B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2A74" w14:textId="788E3D50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7A02" w14:textId="03D315DC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7EB6" w14:textId="53FA4CB2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D9BE" w14:textId="445D363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0.442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2EC1" w14:textId="46F57E8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0.443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8F10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5B386D09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6462" w14:textId="1EBBEA62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D6B2" w14:textId="2A1B6B99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555D" w14:textId="78FB96AF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9D70" w14:textId="66D0AA1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0.0719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A490" w14:textId="6E1916A1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D7BF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50B34C08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8163" w14:textId="0978AB26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8E27" w14:textId="754A74EB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4A2F" w14:textId="44744A57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A2A6" w14:textId="3C54C5E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0.0624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8F46" w14:textId="1B38B75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0.0627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4985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77719DDD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83E7" w14:textId="5CC22EAE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3831" w14:textId="2085ABBE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92A2" w14:textId="431A6C65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1ABC" w14:textId="67BD266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0.0482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5585" w14:textId="5E76EA6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0.0492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A422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</w:tbl>
    <w:p w14:paraId="49E3FAEB" w14:textId="7910C95D" w:rsidR="00E4717E" w:rsidRPr="00E4717E" w:rsidRDefault="00E4717E" w:rsidP="00E4717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4717E" w14:paraId="70466825" w14:textId="77777777" w:rsidTr="00E4717E">
        <w:tc>
          <w:tcPr>
            <w:tcW w:w="5000" w:type="pct"/>
            <w:gridSpan w:val="13"/>
          </w:tcPr>
          <w:p w14:paraId="60D1EB8D" w14:textId="5816512C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(иномарки)</w:t>
            </w:r>
          </w:p>
        </w:tc>
      </w:tr>
      <w:tr w:rsidR="00E4717E" w14:paraId="000CF332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4BFE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lastRenderedPageBreak/>
              <w:t>Dn,</w:t>
            </w:r>
          </w:p>
          <w:p w14:paraId="263AD0F5" w14:textId="0A6F3FC3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0B22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Nk,</w:t>
            </w:r>
          </w:p>
          <w:p w14:paraId="396F1814" w14:textId="0AA6C7FC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997B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A</w:t>
            </w:r>
          </w:p>
          <w:p w14:paraId="75FB7F45" w14:textId="3B52BD9A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39E8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Nk1</w:t>
            </w:r>
          </w:p>
          <w:p w14:paraId="4C4E6942" w14:textId="27A93CA5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9C03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L1,</w:t>
            </w:r>
          </w:p>
          <w:p w14:paraId="7728F818" w14:textId="7E8B165F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44D8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L1n,</w:t>
            </w:r>
          </w:p>
          <w:p w14:paraId="79C298DE" w14:textId="45B207CE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F784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Txs,</w:t>
            </w:r>
          </w:p>
          <w:p w14:paraId="396F6912" w14:textId="43555F5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578C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L2,</w:t>
            </w:r>
          </w:p>
          <w:p w14:paraId="021EAB17" w14:textId="46CA4A75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D3C2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L2n,</w:t>
            </w:r>
          </w:p>
          <w:p w14:paraId="6D9632C5" w14:textId="6CC68D52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ED5E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Txm,</w:t>
            </w:r>
          </w:p>
          <w:p w14:paraId="3626B039" w14:textId="491513B4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4078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76DDB285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13F8" w14:textId="321685B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EE74" w14:textId="2514787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BE6B" w14:textId="1D5DABBF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22.0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E663" w14:textId="2D927B4E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43CC" w14:textId="67912CA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CF29" w14:textId="476B3A9E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40DF" w14:textId="77B4967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70EC" w14:textId="65FD2F9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D344" w14:textId="3D1898E4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C71F" w14:textId="73AE2A28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CDEC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0E4C80CE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4339" w14:textId="7777777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</w:p>
        </w:tc>
      </w:tr>
      <w:tr w:rsidR="00E4717E" w14:paraId="1A78266D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CDDB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ЗВ</w:t>
            </w:r>
          </w:p>
          <w:p w14:paraId="6F69DE87" w14:textId="0E66D248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39FE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Mxx,</w:t>
            </w:r>
          </w:p>
          <w:p w14:paraId="4B8AD88E" w14:textId="4E7CB298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6F37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Ml,</w:t>
            </w:r>
          </w:p>
          <w:p w14:paraId="28A28EA3" w14:textId="155373E4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8288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г/с</w:t>
            </w:r>
          </w:p>
          <w:p w14:paraId="7F46CEE4" w14:textId="3D919C50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CDCB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т/год</w:t>
            </w:r>
          </w:p>
          <w:p w14:paraId="5A7BEC33" w14:textId="5E6A4A3C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459B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3708D07B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A59B" w14:textId="6832DCB7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10D6" w14:textId="024A571D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1.03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C04D" w14:textId="78FCA5F5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2CA8" w14:textId="0F77B194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1.596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E50E" w14:textId="7DE431D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5.02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EA27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5D5CD056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0C9D" w14:textId="4CB160C9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C02C" w14:textId="4BDAEE4A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295B" w14:textId="28F45C9C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6BF0" w14:textId="41918A5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0.2554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B4E5" w14:textId="0774F1E4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0.826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A5CE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11CBD7EE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D109" w14:textId="54278646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EF41" w14:textId="0B5709D8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782A" w14:textId="252151DA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BE25" w14:textId="0A4DDC6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0.822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77F1" w14:textId="680C5A5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2.58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44F8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5BCB6480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2896" w14:textId="24DB5E70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E59F" w14:textId="0EC2C3A9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EA83" w14:textId="60D8DD1F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9734" w14:textId="7AA7C6F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0.1335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8A26" w14:textId="1189410F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0.419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88A0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30E198F9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ED0A" w14:textId="59B668E3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8354" w14:textId="45E2C3E7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0.023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2088" w14:textId="27823CED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D447" w14:textId="4A6818E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0.077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7D96" w14:textId="16912B38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0.241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BC81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23E0BB06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A013" w14:textId="7F739AA2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B2AD" w14:textId="110047AB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4C0B" w14:textId="52CA26B0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0.69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40D9" w14:textId="303B174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B286" w14:textId="65F93431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BBE2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</w:tbl>
    <w:p w14:paraId="0AFDC531" w14:textId="77777777" w:rsidR="00E4717E" w:rsidRPr="00E4717E" w:rsidRDefault="00E4717E" w:rsidP="00E4717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4717E" w14:paraId="7C12DAA6" w14:textId="77777777" w:rsidTr="00E4717E">
        <w:tc>
          <w:tcPr>
            <w:tcW w:w="5000" w:type="pct"/>
            <w:gridSpan w:val="13"/>
          </w:tcPr>
          <w:p w14:paraId="38AA65DE" w14:textId="7A5B0CCF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E4717E" w14:paraId="6EEBC0BE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2511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Dn,</w:t>
            </w:r>
          </w:p>
          <w:p w14:paraId="3494EAB5" w14:textId="1670B2AD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B60B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Nk,</w:t>
            </w:r>
          </w:p>
          <w:p w14:paraId="4FFD027C" w14:textId="17149C5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3217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A</w:t>
            </w:r>
          </w:p>
          <w:p w14:paraId="38553BFE" w14:textId="0CBE6F01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7107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Nk1</w:t>
            </w:r>
          </w:p>
          <w:p w14:paraId="38EB5D29" w14:textId="54D20D75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D0A4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Tv1,</w:t>
            </w:r>
          </w:p>
          <w:p w14:paraId="3861B839" w14:textId="2034FCF8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098A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Tv1n,</w:t>
            </w:r>
          </w:p>
          <w:p w14:paraId="17E543BE" w14:textId="2C98E57A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93A0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Txs,</w:t>
            </w:r>
          </w:p>
          <w:p w14:paraId="51648C1D" w14:textId="690136C4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D624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Tv2,</w:t>
            </w:r>
          </w:p>
          <w:p w14:paraId="1960284D" w14:textId="363D187E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D826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Tv2n,</w:t>
            </w:r>
          </w:p>
          <w:p w14:paraId="18F6DDCE" w14:textId="425A0ECF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DC23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Txm,</w:t>
            </w:r>
          </w:p>
          <w:p w14:paraId="51A7D46B" w14:textId="1D31E40A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E9A2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173A803A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1A0A" w14:textId="3A55FB4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C52E" w14:textId="0F94995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3D7F" w14:textId="52CBAFA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4.00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E510" w14:textId="6B1EFFC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6BEE" w14:textId="1F4721C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707C" w14:textId="06E88B6B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3BF5" w14:textId="2239487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0A09" w14:textId="0A9DA06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C18D" w14:textId="5C1E3D9E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2698" w14:textId="0F2EBFD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9665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680E7EF7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FF08" w14:textId="7777777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</w:p>
        </w:tc>
      </w:tr>
      <w:tr w:rsidR="00E4717E" w14:paraId="21D43C36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A4CE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ЗВ</w:t>
            </w:r>
          </w:p>
          <w:p w14:paraId="4621C8D2" w14:textId="6616A9F9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E22A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Mxx,</w:t>
            </w:r>
          </w:p>
          <w:p w14:paraId="1921ECCB" w14:textId="44E4524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7083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Ml,</w:t>
            </w:r>
          </w:p>
          <w:p w14:paraId="4585ECAE" w14:textId="79D932FE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A345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г/с</w:t>
            </w:r>
          </w:p>
          <w:p w14:paraId="3DD5AD3F" w14:textId="1C863F93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67A9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т/год</w:t>
            </w:r>
          </w:p>
          <w:p w14:paraId="49642227" w14:textId="2221891A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0AF6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62BEA8C1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85D7" w14:textId="475CE029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8782" w14:textId="51105BE3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708C" w14:textId="7BA1E8E1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A166" w14:textId="0D7002A4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872C" w14:textId="1D220DA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0.162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508B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262A5296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10A3" w14:textId="40AF14E4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0C43" w14:textId="17C144D9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5862" w14:textId="6C7B0063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6CC2" w14:textId="45CAC1B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0.0658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416A" w14:textId="0E7644C1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0.03866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71EC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6AA49D33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0882" w14:textId="482FAEEE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2D7C" w14:textId="6856AE89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A1BF" w14:textId="6072A1F2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02F7" w14:textId="28BBBB8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0.253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8AC2" w14:textId="4514D74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0.1446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03D3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5655C79A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9F59" w14:textId="33D73BA2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D8DF" w14:textId="631783C6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C98C" w14:textId="18273F8A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02FB" w14:textId="34BD473B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0.0411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5297" w14:textId="5C6281D1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0.0235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4AE9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74CBFBCC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F575" w14:textId="5087C881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697C" w14:textId="0423DF66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AE09" w14:textId="6F3DFA0F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7000" w14:textId="37AEFF8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0.0357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9CF3" w14:textId="4F8D64B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0.0205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CDCD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34D713BF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C366" w14:textId="3A1D67DE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E30A" w14:textId="1526958E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DF4F" w14:textId="04441D44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AA19" w14:textId="4423616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0.02756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571A" w14:textId="1C5D03B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0.01606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4800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</w:tbl>
    <w:p w14:paraId="4D21B476" w14:textId="77777777" w:rsidR="00E4717E" w:rsidRPr="00E4717E" w:rsidRDefault="00E4717E" w:rsidP="00E4717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4717E" w14:paraId="012FF94F" w14:textId="77777777" w:rsidTr="00E4717E">
        <w:tc>
          <w:tcPr>
            <w:tcW w:w="5000" w:type="pct"/>
            <w:gridSpan w:val="13"/>
          </w:tcPr>
          <w:p w14:paraId="72E2C86D" w14:textId="287BFAFB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E4717E" w14:paraId="10A4A7A3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B272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Dn,</w:t>
            </w:r>
          </w:p>
          <w:p w14:paraId="0524E4B6" w14:textId="167CA206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431D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Nk,</w:t>
            </w:r>
          </w:p>
          <w:p w14:paraId="7366BD2E" w14:textId="7CCAA99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062D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A</w:t>
            </w:r>
          </w:p>
          <w:p w14:paraId="47748E36" w14:textId="05D90204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90D5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Nk1</w:t>
            </w:r>
          </w:p>
          <w:p w14:paraId="5D809B3C" w14:textId="06B12C3A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4A04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Tv1,</w:t>
            </w:r>
          </w:p>
          <w:p w14:paraId="29D04309" w14:textId="3E6F67BA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84BD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Tv1n,</w:t>
            </w:r>
          </w:p>
          <w:p w14:paraId="35A87BE0" w14:textId="7368F9D5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21F2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Txs,</w:t>
            </w:r>
          </w:p>
          <w:p w14:paraId="1BA4FE6B" w14:textId="5C52F536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D030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Tv2,</w:t>
            </w:r>
          </w:p>
          <w:p w14:paraId="23C111A2" w14:textId="356D93C9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858D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Tv2n,</w:t>
            </w:r>
          </w:p>
          <w:p w14:paraId="40CE479F" w14:textId="085667B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B718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Txm,</w:t>
            </w:r>
          </w:p>
          <w:p w14:paraId="449E7B73" w14:textId="1D78D2E3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B8B5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2F813565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F769" w14:textId="0AEA2DE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55DA" w14:textId="54EE971B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7CD1" w14:textId="6027D181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11B3" w14:textId="729D34E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ED92" w14:textId="14026E9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E94E" w14:textId="3C5A2C9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4B6D" w14:textId="6A6E69F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5243" w14:textId="28E4D86B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C0FC" w14:textId="6E4F3B9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6BEB" w14:textId="70AEDF7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178C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0DE8BEFD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0CF3" w14:textId="7777777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</w:p>
        </w:tc>
      </w:tr>
      <w:tr w:rsidR="00E4717E" w14:paraId="19F6F17A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1460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ЗВ</w:t>
            </w:r>
          </w:p>
          <w:p w14:paraId="6CBD9E56" w14:textId="319A965C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FC49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Mxx,</w:t>
            </w:r>
          </w:p>
          <w:p w14:paraId="417048FF" w14:textId="1BC05709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0020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Ml,</w:t>
            </w:r>
          </w:p>
          <w:p w14:paraId="0BAD2CF1" w14:textId="3FE99D39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D255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г/с</w:t>
            </w:r>
          </w:p>
          <w:p w14:paraId="0DA1C5E9" w14:textId="00416622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C9A7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т/год</w:t>
            </w:r>
          </w:p>
          <w:p w14:paraId="12324381" w14:textId="294CF8A0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66C2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079AC749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62E3" w14:textId="57DBEDDF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735C" w14:textId="2B416040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628A" w14:textId="061641BC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2.09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4B56" w14:textId="1EE46B8B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0.0411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D7D0" w14:textId="3BFE675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0.00628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41E5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31102002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D773" w14:textId="52A8BD33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1C03" w14:textId="2E6F2A84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72A2" w14:textId="79BECD63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0.71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9EFF" w14:textId="27DA3B1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0.01022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76ED" w14:textId="7A19990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0.001504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3737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3FD7C6FD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7763" w14:textId="53F9B68B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DB5F" w14:textId="2DDCDC25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8D26" w14:textId="0CF655A1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C924" w14:textId="613FC15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0.0391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37DA" w14:textId="65E8841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0.0056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94DD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1A31B73E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1868" w14:textId="004F79C1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23BA" w14:textId="03FE9C63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572A" w14:textId="59C22914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8966" w14:textId="08AEC57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0.00636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EF2B" w14:textId="33D90CD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0.00091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EFB5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518F3B1F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8429" w14:textId="7EDBEE2C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E4A5" w14:textId="564D0CFD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8049" w14:textId="64F81B40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2B30" w14:textId="1D3A622F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0.00554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B2E4" w14:textId="63D5692F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0.000795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C898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7BF179AE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52CB" w14:textId="79D600C4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046C" w14:textId="21E86973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726F" w14:textId="6C221932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0.31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E5EF" w14:textId="732D8ABF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0.00422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0B52" w14:textId="3530BDB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0.000616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0842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</w:tbl>
    <w:p w14:paraId="77471DA9" w14:textId="77777777" w:rsidR="00E4717E" w:rsidRPr="00E4717E" w:rsidRDefault="00E4717E" w:rsidP="00E4717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4717E" w14:paraId="27275209" w14:textId="77777777" w:rsidTr="00E4717E">
        <w:tc>
          <w:tcPr>
            <w:tcW w:w="5000" w:type="pct"/>
            <w:gridSpan w:val="13"/>
          </w:tcPr>
          <w:p w14:paraId="7C06ACFD" w14:textId="2A82DAF1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Тип машины: Грузовые автомобили дизельные свыше 5 до 8 т (иномарки)</w:t>
            </w:r>
          </w:p>
        </w:tc>
      </w:tr>
      <w:tr w:rsidR="00E4717E" w14:paraId="73480087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F0DC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Dn,</w:t>
            </w:r>
          </w:p>
          <w:p w14:paraId="55A84582" w14:textId="30BBEF8E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628C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Nk,</w:t>
            </w:r>
          </w:p>
          <w:p w14:paraId="337F6073" w14:textId="21827B24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4845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A</w:t>
            </w:r>
          </w:p>
          <w:p w14:paraId="38A3E103" w14:textId="25BAC53C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5B17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Nk1</w:t>
            </w:r>
          </w:p>
          <w:p w14:paraId="01FC03A4" w14:textId="4F614730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A054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L1,</w:t>
            </w:r>
          </w:p>
          <w:p w14:paraId="3C244BFF" w14:textId="03F16D71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5247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L1n,</w:t>
            </w:r>
          </w:p>
          <w:p w14:paraId="57844FED" w14:textId="60C326E3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A2D9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Txs,</w:t>
            </w:r>
          </w:p>
          <w:p w14:paraId="09FB2339" w14:textId="4B354928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07DF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L2,</w:t>
            </w:r>
          </w:p>
          <w:p w14:paraId="0282F94F" w14:textId="7DD6A391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3BBA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L2n,</w:t>
            </w:r>
          </w:p>
          <w:p w14:paraId="75A2F6A1" w14:textId="094552E6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1411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Txm,</w:t>
            </w:r>
          </w:p>
          <w:p w14:paraId="07DC81C5" w14:textId="71368466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0FC0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3C7ECCDC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1BCC" w14:textId="6785ECB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34A7" w14:textId="17D6E55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D8D0" w14:textId="2A28678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7DDA" w14:textId="6B17D591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E951" w14:textId="0C6918B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8917" w14:textId="36E69DEB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07D5" w14:textId="48450DFF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2D00" w14:textId="1C36D05F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42CC" w14:textId="7DE4931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783B" w14:textId="44EBDD9B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4D78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15FC883C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271D" w14:textId="7777777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</w:p>
        </w:tc>
      </w:tr>
      <w:tr w:rsidR="00E4717E" w14:paraId="6C92EC4F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85F2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ЗВ</w:t>
            </w:r>
          </w:p>
          <w:p w14:paraId="4A8F9673" w14:textId="5B807933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1C91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Mxx,</w:t>
            </w:r>
          </w:p>
          <w:p w14:paraId="018B9F16" w14:textId="26469ECD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05B6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Ml,</w:t>
            </w:r>
          </w:p>
          <w:p w14:paraId="6462B248" w14:textId="6C9D2302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CD25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г/с</w:t>
            </w:r>
          </w:p>
          <w:p w14:paraId="395E6334" w14:textId="6354E25C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4E4D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т/год</w:t>
            </w:r>
          </w:p>
          <w:p w14:paraId="7510882C" w14:textId="30D6E999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E85D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64ED8794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DB41" w14:textId="07772EDB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197E" w14:textId="024D453B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B82F" w14:textId="6965885A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4.1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D2DF" w14:textId="772CCD1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0.1467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68CA" w14:textId="0CC41D5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0.0627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D490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034AD6EC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750F" w14:textId="6923C0F9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AA66" w14:textId="1BAEF4DE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DEE6" w14:textId="21F49C0D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0135" w14:textId="4013696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0.024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3E93" w14:textId="43C0581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0.01046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4B97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6F861156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C3D3" w14:textId="05540343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5AF4" w14:textId="030DCDED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32A9" w14:textId="43A1B37F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4613" w14:textId="2D6FE40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0.0846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2816" w14:textId="388BF008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0.0361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9E05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65B4AC0D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31C1" w14:textId="5F396123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A635" w14:textId="37506391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2B14" w14:textId="22088213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606D" w14:textId="3B72E8E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0.01375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1E59" w14:textId="425E6D4B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0.00586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13A0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2BAF4EEE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303A" w14:textId="7F73C5D8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0134" w14:textId="1779E7F5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0373" w14:textId="3AC4587A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51A2" w14:textId="19831C2F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0.00526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7B2E" w14:textId="55DD051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0.00224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90EC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4EBB7AF1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0CD4" w14:textId="09684772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E37B" w14:textId="0089965E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9D95" w14:textId="395A3F3C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23EF" w14:textId="5638A548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0.01467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7A9D" w14:textId="5629A13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0.00631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BD5E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3C04C8AE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11A9" w14:textId="1E939B59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5BBB" w14:textId="1FBB5A89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FEE2" w14:textId="718CEBE5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4.1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F7CB" w14:textId="46429DE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0.2933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22D5" w14:textId="04AFE45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0.2507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F10F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6EF7900E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0B3F" w14:textId="2A5E58BB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lastRenderedPageBreak/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6779" w14:textId="007ECA4A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62E7" w14:textId="1B232FE2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F883" w14:textId="2FF0B10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0.048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5CBB" w14:textId="3FC3C97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0.04185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530A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7AF8DF1C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7917" w14:textId="38943839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51E8" w14:textId="293DB0B6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F026" w14:textId="3EB0ECF7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A47D" w14:textId="247F981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0.1694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4292" w14:textId="4DF9CA4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0.1444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E248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1C306133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C39D" w14:textId="070DA80A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2D9C" w14:textId="31F43830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8FC4" w14:textId="011C57E4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20BB" w14:textId="3764802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0.0275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6733" w14:textId="25940B3E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0.02347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CB04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1A41DEA2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65B6" w14:textId="6C06B05C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E856" w14:textId="57A8AC83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F054" w14:textId="7CEEF76D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8C1F" w14:textId="769708A1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0.01052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77A7" w14:textId="1B33086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0.00896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F4D9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15B88898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8F63" w14:textId="635CF37A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A978" w14:textId="7FF57B5D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5F00" w14:textId="078A9C25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46F6" w14:textId="6B94E69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0.02933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1B8A" w14:textId="4A5E528B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0.02525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649C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</w:tbl>
    <w:p w14:paraId="146764FE" w14:textId="77777777" w:rsidR="00E4717E" w:rsidRPr="00E4717E" w:rsidRDefault="00E4717E" w:rsidP="00E4717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4717E" w14:paraId="19A0603D" w14:textId="77777777" w:rsidTr="00E4717E">
        <w:tc>
          <w:tcPr>
            <w:tcW w:w="5000" w:type="pct"/>
            <w:gridSpan w:val="13"/>
          </w:tcPr>
          <w:p w14:paraId="424CDBFD" w14:textId="3898CA25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Тип машины: Автобусы дизельные средние габаритной длиной от 8 до 10 м (иномарки)</w:t>
            </w:r>
          </w:p>
        </w:tc>
      </w:tr>
      <w:tr w:rsidR="00E4717E" w14:paraId="60CBF773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CCCC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Dn,</w:t>
            </w:r>
          </w:p>
          <w:p w14:paraId="3ECBB7D6" w14:textId="06229BF5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2279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Nk,</w:t>
            </w:r>
          </w:p>
          <w:p w14:paraId="2858544D" w14:textId="50F0617C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0CFE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A</w:t>
            </w:r>
          </w:p>
          <w:p w14:paraId="5FA6D35B" w14:textId="30D8B09C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ABCF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Nk1</w:t>
            </w:r>
          </w:p>
          <w:p w14:paraId="1E072B8B" w14:textId="05D5F859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F508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L1,</w:t>
            </w:r>
          </w:p>
          <w:p w14:paraId="141E330A" w14:textId="016932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0945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L1n,</w:t>
            </w:r>
          </w:p>
          <w:p w14:paraId="6598BB4E" w14:textId="0876472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4C42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Txs,</w:t>
            </w:r>
          </w:p>
          <w:p w14:paraId="2F5693C7" w14:textId="10CF4A9C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672B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L2,</w:t>
            </w:r>
          </w:p>
          <w:p w14:paraId="276FF71C" w14:textId="5E24ABAB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5D44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L2n,</w:t>
            </w:r>
          </w:p>
          <w:p w14:paraId="0D67C165" w14:textId="6BC5DEB4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E5CB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Txm,</w:t>
            </w:r>
          </w:p>
          <w:p w14:paraId="6072F976" w14:textId="494D8366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FF6E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3D13BFA3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19B4" w14:textId="39AB966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D74C" w14:textId="06B68EA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4E55" w14:textId="248B0884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F6E8" w14:textId="04D268C1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0F00" w14:textId="17095B74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626C" w14:textId="5D06327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809B" w14:textId="51CB5B2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9D10" w14:textId="017478B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5817" w14:textId="6C47583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25B3" w14:textId="080F68F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1878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126D9A4E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8456" w14:textId="7777777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</w:p>
        </w:tc>
      </w:tr>
      <w:tr w:rsidR="00E4717E" w14:paraId="2CB7D8CB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7082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ЗВ</w:t>
            </w:r>
          </w:p>
          <w:p w14:paraId="7B77D680" w14:textId="2404C049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66D3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Mxx,</w:t>
            </w:r>
          </w:p>
          <w:p w14:paraId="3F6CF817" w14:textId="6CD8B971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3891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Ml,</w:t>
            </w:r>
          </w:p>
          <w:p w14:paraId="5276737B" w14:textId="47220AB6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6673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г/с</w:t>
            </w:r>
          </w:p>
          <w:p w14:paraId="25390975" w14:textId="0001C183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9A07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т/год</w:t>
            </w:r>
          </w:p>
          <w:p w14:paraId="182C83D4" w14:textId="0C8C3BE6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29F0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767BE643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D957" w14:textId="0A3D99AB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AFFA" w14:textId="783CFC60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0.76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EDB4" w14:textId="56AAE51C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4.1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CABD" w14:textId="7524554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0.0498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7EE9" w14:textId="0DE8C3D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0.00712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B113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17394802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CE68" w14:textId="0B8C20CA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3429" w14:textId="19D2A85F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0.38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F491" w14:textId="419206D3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3930" w14:textId="1A1C9CF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0.00849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D076" w14:textId="56BEF1DE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0.001245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1989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7DD9BECA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A0B7" w14:textId="25794B4A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42BC" w14:textId="394A0BC2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C6E4" w14:textId="68B1DBF4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F332" w14:textId="0A500E9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0.02904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91E5" w14:textId="3C4D50E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0.00415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B1AA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166AD00F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1849" w14:textId="1ABC91C3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9206" w14:textId="4F30B62A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9A11" w14:textId="1AC9384F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4642" w14:textId="3481FA61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0.00472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38C7" w14:textId="796F203E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0.000675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0C3A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2FF521FB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EB7F" w14:textId="6A255E4B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5A15" w14:textId="369F415B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7D2C" w14:textId="169B1F4C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B488" w14:textId="580C54E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0.001772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C468" w14:textId="6C22789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0.000252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C57D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58BC9043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B366" w14:textId="54F747A9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32CF" w14:textId="2D84F8C2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0.084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187A" w14:textId="61480690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BBBE" w14:textId="2330A538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0.00491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1D13" w14:textId="1C3F263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0.000703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37F4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</w:tbl>
    <w:p w14:paraId="2C043E6E" w14:textId="77777777" w:rsidR="00E4717E" w:rsidRPr="00E4717E" w:rsidRDefault="00E4717E" w:rsidP="00E4717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E4717E" w14:paraId="7B83CABD" w14:textId="77777777" w:rsidTr="00E4717E">
        <w:tc>
          <w:tcPr>
            <w:tcW w:w="5000" w:type="pct"/>
            <w:gridSpan w:val="4"/>
            <w:vAlign w:val="center"/>
          </w:tcPr>
          <w:p w14:paraId="65E0C8CA" w14:textId="0A05C14E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ВСЕГО по периоду: Теплый период (t&gt;5)</w:t>
            </w:r>
          </w:p>
        </w:tc>
      </w:tr>
      <w:tr w:rsidR="00E4717E" w14:paraId="7CB1E7E8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EB97" w14:textId="501AB3AE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DE1D" w14:textId="2B6BF28E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EBB5" w14:textId="6744EAFB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4B41" w14:textId="59F77E44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4717E" w14:paraId="15F24FC7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B302" w14:textId="0BEB46EF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44A4" w14:textId="5C0CF6CB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3D98" w14:textId="7864BDE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2.85586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A6EB" w14:textId="4BD575C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6.0048</w:t>
            </w:r>
          </w:p>
        </w:tc>
      </w:tr>
      <w:tr w:rsidR="00E4717E" w14:paraId="7805B476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2F79" w14:textId="0DE9049D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3DA0" w14:textId="3F62A452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08F3" w14:textId="4646BAD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0.52691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4CB6" w14:textId="227B079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1.038119</w:t>
            </w:r>
          </w:p>
        </w:tc>
      </w:tr>
      <w:tr w:rsidR="00E4717E" w14:paraId="0ACB3982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0DAF" w14:textId="3169EC3F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82E" w14:textId="4798F352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1BE1" w14:textId="51BB60B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1.83914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3EEE" w14:textId="1C7B053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3.35785</w:t>
            </w:r>
          </w:p>
        </w:tc>
      </w:tr>
      <w:tr w:rsidR="00E4717E" w14:paraId="78D6F535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2D95" w14:textId="6989F17B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71C3" w14:textId="6C01E601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2E5D" w14:textId="1FE1AAE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0.198192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8E89" w14:textId="2F66212F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0.336447</w:t>
            </w:r>
          </w:p>
        </w:tc>
      </w:tr>
      <w:tr w:rsidR="00E4717E" w14:paraId="0F5848D7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9630" w14:textId="48EF0D96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69BB" w14:textId="15E91726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10EA" w14:textId="2A29D69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0.31189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A81E" w14:textId="221AF54B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0.673139</w:t>
            </w:r>
          </w:p>
        </w:tc>
      </w:tr>
      <w:tr w:rsidR="00E4717E" w14:paraId="52FDB6C8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B109" w14:textId="6A59FB35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6091" w14:textId="19071751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5A4B" w14:textId="401649F4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0.29883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AAE3" w14:textId="321FF314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0.545415</w:t>
            </w:r>
          </w:p>
        </w:tc>
      </w:tr>
    </w:tbl>
    <w:p w14:paraId="1755A8E6" w14:textId="77777777" w:rsidR="00E4717E" w:rsidRPr="00E4717E" w:rsidRDefault="00E4717E" w:rsidP="00E4717E">
      <w:pPr>
        <w:rPr>
          <w:color w:val="000000"/>
          <w:sz w:val="22"/>
        </w:rPr>
      </w:pPr>
    </w:p>
    <w:p w14:paraId="58C9B0D4" w14:textId="77777777" w:rsidR="00E4717E" w:rsidRPr="00E4717E" w:rsidRDefault="00E4717E" w:rsidP="00E4717E">
      <w:pPr>
        <w:rPr>
          <w:color w:val="000000"/>
          <w:sz w:val="22"/>
        </w:rPr>
      </w:pPr>
    </w:p>
    <w:p w14:paraId="065062AD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Выбросы по периоду: Холодный период (t&lt;-5)</w:t>
      </w:r>
    </w:p>
    <w:p w14:paraId="33B6F595" w14:textId="77777777" w:rsidR="00E4717E" w:rsidRPr="00E4717E" w:rsidRDefault="00E4717E" w:rsidP="00E4717E">
      <w:pPr>
        <w:rPr>
          <w:b/>
          <w:color w:val="000000"/>
        </w:rPr>
      </w:pPr>
      <w:r w:rsidRPr="00E4717E">
        <w:rPr>
          <w:color w:val="000000"/>
          <w:sz w:val="22"/>
        </w:rPr>
        <w:t xml:space="preserve">Температура воздуха за расчетный период, град. С, </w:t>
      </w:r>
      <w:r w:rsidRPr="00E4717E">
        <w:rPr>
          <w:b/>
          <w:i/>
          <w:color w:val="000000"/>
          <w:sz w:val="22"/>
        </w:rPr>
        <w:t xml:space="preserve">T = </w:t>
      </w:r>
      <w:r w:rsidRPr="00E4717E">
        <w:rPr>
          <w:b/>
          <w:color w:val="000000"/>
        </w:rPr>
        <w:t>0</w:t>
      </w:r>
    </w:p>
    <w:p w14:paraId="25FE2AFC" w14:textId="77777777" w:rsidR="00E4717E" w:rsidRPr="00E4717E" w:rsidRDefault="00E4717E" w:rsidP="00E4717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4717E" w14:paraId="20546237" w14:textId="77777777" w:rsidTr="00E4717E">
        <w:tc>
          <w:tcPr>
            <w:tcW w:w="5000" w:type="pct"/>
            <w:gridSpan w:val="13"/>
          </w:tcPr>
          <w:p w14:paraId="4EFECEE7" w14:textId="604899D7" w:rsidR="00E4717E" w:rsidRPr="00E4717E" w:rsidRDefault="00E4717E" w:rsidP="00E4717E">
            <w:pPr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E4717E" w14:paraId="17AA9250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C428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Dn,</w:t>
            </w:r>
          </w:p>
          <w:p w14:paraId="16BD38E2" w14:textId="5CFFE8A1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189F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Nk,</w:t>
            </w:r>
          </w:p>
          <w:p w14:paraId="743C005A" w14:textId="31F340BD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8E16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A</w:t>
            </w:r>
          </w:p>
          <w:p w14:paraId="3CE67D1F" w14:textId="5C07563F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3C08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Nk1</w:t>
            </w:r>
          </w:p>
          <w:p w14:paraId="715AF4FC" w14:textId="4FD6D2AD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3CB2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Tv1,</w:t>
            </w:r>
          </w:p>
          <w:p w14:paraId="497568DF" w14:textId="4CFC4EE8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B667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Tv1n,</w:t>
            </w:r>
          </w:p>
          <w:p w14:paraId="384520A2" w14:textId="65939663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86EC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Txs,</w:t>
            </w:r>
          </w:p>
          <w:p w14:paraId="4F01B6B9" w14:textId="48A0DF6E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6941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Tv2,</w:t>
            </w:r>
          </w:p>
          <w:p w14:paraId="0FCBC92D" w14:textId="0263DED9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C382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Tv2n,</w:t>
            </w:r>
          </w:p>
          <w:p w14:paraId="17F18164" w14:textId="575741B8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3D9F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Txm,</w:t>
            </w:r>
          </w:p>
          <w:p w14:paraId="26FD9C17" w14:textId="7C77EA8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F21F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218C2E0A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6A98" w14:textId="19CEEAB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2D2C" w14:textId="320F761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7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D6AB" w14:textId="1631248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7.00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FDF7" w14:textId="76526581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CE24" w14:textId="520CF8F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0AA8" w14:textId="56B8F28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7EC2" w14:textId="103CFF1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CD5D" w14:textId="0F139564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506A" w14:textId="7D56C3F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AE01" w14:textId="04A9B6A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1862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33CE36D2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8CD3" w14:textId="7777777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</w:p>
        </w:tc>
      </w:tr>
      <w:tr w:rsidR="00E4717E" w14:paraId="07ACE20C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B268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ЗВ</w:t>
            </w:r>
          </w:p>
          <w:p w14:paraId="04F6EA16" w14:textId="0E688AC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7407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Mxx,</w:t>
            </w:r>
          </w:p>
          <w:p w14:paraId="0F7F0FEF" w14:textId="7B15E73D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0F2C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Ml,</w:t>
            </w:r>
          </w:p>
          <w:p w14:paraId="1892F14F" w14:textId="11B1F04A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46D0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г/с</w:t>
            </w:r>
          </w:p>
          <w:p w14:paraId="584020FD" w14:textId="725C1089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7B28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т/год</w:t>
            </w:r>
          </w:p>
          <w:p w14:paraId="2F3E7A14" w14:textId="1FF07AE6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27E3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3251823F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03FD" w14:textId="7BFE895E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B582" w14:textId="6EE8DD39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29B3" w14:textId="767BBA22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4.11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90F7" w14:textId="03A08FE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44E0" w14:textId="41BC895F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03A3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4A64F5AB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7F29" w14:textId="1E316D2D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FAB2" w14:textId="693618D5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5E59" w14:textId="5B639A24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5472" w14:textId="171D2D1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0.1334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8AA2" w14:textId="5557DFA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0.1255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2E02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53AAFE5F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0887" w14:textId="61ED6770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032D" w14:textId="6BA62739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B0E9" w14:textId="603BB95B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B322" w14:textId="6E42B771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0.442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0D0D" w14:textId="10844CA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0.407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5C33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6847B59A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7350" w14:textId="220ED274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B488" w14:textId="2DAC6922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9189" w14:textId="4A4A11A5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FD39" w14:textId="1693CE0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0.0719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6659" w14:textId="3F54537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0.0662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3AB9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408C53E7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A46B" w14:textId="627BA161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967B" w14:textId="3BEAE59F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BEF4" w14:textId="3D77E75E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1.08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8169" w14:textId="3BF3DC7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9320" w14:textId="155E6B0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0.0836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27BD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02285780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E97F" w14:textId="60B16EF6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73B9" w14:textId="11FACCAE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37BA" w14:textId="5D8AFC9C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CB43" w14:textId="3809DED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0.0578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AA5F" w14:textId="6DB7973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0.0539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E0F8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</w:tbl>
    <w:p w14:paraId="05AE3E34" w14:textId="0CF8205C" w:rsidR="00E4717E" w:rsidRPr="00E4717E" w:rsidRDefault="00E4717E" w:rsidP="00E4717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4717E" w14:paraId="641184A5" w14:textId="77777777" w:rsidTr="00E4717E">
        <w:tc>
          <w:tcPr>
            <w:tcW w:w="5000" w:type="pct"/>
            <w:gridSpan w:val="13"/>
          </w:tcPr>
          <w:p w14:paraId="629AB4A8" w14:textId="0F1A9233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(иномарки)</w:t>
            </w:r>
          </w:p>
        </w:tc>
      </w:tr>
      <w:tr w:rsidR="00E4717E" w14:paraId="1640B721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D807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Dn,</w:t>
            </w:r>
          </w:p>
          <w:p w14:paraId="4098696C" w14:textId="417E76BC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D7048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Nk,</w:t>
            </w:r>
          </w:p>
          <w:p w14:paraId="321127EE" w14:textId="6A097569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3E53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A</w:t>
            </w:r>
          </w:p>
          <w:p w14:paraId="5735AB2E" w14:textId="07EA35A2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B174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Nk1</w:t>
            </w:r>
          </w:p>
          <w:p w14:paraId="40F4D5C2" w14:textId="5A288C5A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0608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L1,</w:t>
            </w:r>
          </w:p>
          <w:p w14:paraId="0BB94959" w14:textId="034719A2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DC2B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L1n,</w:t>
            </w:r>
          </w:p>
          <w:p w14:paraId="5E3F94F3" w14:textId="3A2136B6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139D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Txs,</w:t>
            </w:r>
          </w:p>
          <w:p w14:paraId="48422244" w14:textId="096E5EE1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582E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L2,</w:t>
            </w:r>
          </w:p>
          <w:p w14:paraId="2C296B70" w14:textId="5F9FD139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3BA9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L2n,</w:t>
            </w:r>
          </w:p>
          <w:p w14:paraId="4C0B6E45" w14:textId="23407C8A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8C3C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Txm,</w:t>
            </w:r>
          </w:p>
          <w:p w14:paraId="6D922AF3" w14:textId="22DAA32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9CF9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7BCA89D5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BA10" w14:textId="2416BB7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CA4E" w14:textId="1721E30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1205" w14:textId="0A102D0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22.0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EAB7" w14:textId="299B83E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17FE" w14:textId="4E2067D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453E" w14:textId="4C3CC061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4301" w14:textId="51AD2D31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2AFF" w14:textId="7BAB967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43DF" w14:textId="00B8B2D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6B99" w14:textId="48B0D65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9F28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6548D643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725B" w14:textId="7777777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</w:p>
        </w:tc>
      </w:tr>
      <w:tr w:rsidR="00E4717E" w14:paraId="44CD2406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0353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ЗВ</w:t>
            </w:r>
          </w:p>
          <w:p w14:paraId="5BBC0A83" w14:textId="0CEBCC01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C200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lastRenderedPageBreak/>
              <w:t>Mxx,</w:t>
            </w:r>
          </w:p>
          <w:p w14:paraId="57EC2EF6" w14:textId="4510654C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lastRenderedPageBreak/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7C35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lastRenderedPageBreak/>
              <w:t>Ml,</w:t>
            </w:r>
          </w:p>
          <w:p w14:paraId="1AD27860" w14:textId="1FA8D60C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lastRenderedPageBreak/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5C40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lastRenderedPageBreak/>
              <w:t>г/с</w:t>
            </w:r>
          </w:p>
          <w:p w14:paraId="1760A8A9" w14:textId="2B284734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CA20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lastRenderedPageBreak/>
              <w:t>т/год</w:t>
            </w:r>
          </w:p>
          <w:p w14:paraId="72330E31" w14:textId="171FCC3C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73D9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6A1587AE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16C0" w14:textId="5703187E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7CD9" w14:textId="2CCF8466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1.03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540B" w14:textId="301702BD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7.2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0136" w14:textId="7DD0E3A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1.896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5EF1" w14:textId="51BA531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5.47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13BA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4EE46D27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0770" w14:textId="2C3C62B0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347F" w14:textId="23A2BFFF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B9B1" w14:textId="35AC6D1C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6EB3" w14:textId="32E28BF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0.305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BA18" w14:textId="382120F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0.903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084F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00DD977D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42D7" w14:textId="50094983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E85A" w14:textId="0F55FBCA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B204" w14:textId="70A9211D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1DD1" w14:textId="2368403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0.822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B703" w14:textId="71750A7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2.374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D0FF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278DDB04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0E20" w14:textId="0817EB11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ADFA" w14:textId="18A1B103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2D2F" w14:textId="0E107EA9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23FD" w14:textId="29D7C03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0.1335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786E" w14:textId="54F58E8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0.386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CD6E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32F75E67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E834" w14:textId="56ED71A7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0C32" w14:textId="6E2E0482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0.023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DD5E" w14:textId="766FDE31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14B9" w14:textId="3CABFE74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0.1144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D22D" w14:textId="2D4D7D5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0.3284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E16F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1BC18D11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6AC2" w14:textId="6B4D7CB2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A3D2" w14:textId="16B5A95C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4ED6" w14:textId="522EE917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0.86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2D48" w14:textId="6CB0F9CF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0.2254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D437" w14:textId="5C6C6DF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0.65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22B7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</w:tbl>
    <w:p w14:paraId="034F4636" w14:textId="77777777" w:rsidR="00E4717E" w:rsidRPr="00E4717E" w:rsidRDefault="00E4717E" w:rsidP="00E4717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4717E" w14:paraId="05005F44" w14:textId="77777777" w:rsidTr="00E4717E">
        <w:tc>
          <w:tcPr>
            <w:tcW w:w="5000" w:type="pct"/>
            <w:gridSpan w:val="13"/>
          </w:tcPr>
          <w:p w14:paraId="198456BD" w14:textId="7A535591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E4717E" w14:paraId="469D4AAD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1CA5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Dn,</w:t>
            </w:r>
          </w:p>
          <w:p w14:paraId="76362BA6" w14:textId="33C59692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600C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Nk,</w:t>
            </w:r>
          </w:p>
          <w:p w14:paraId="17357C23" w14:textId="36346348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D0DF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A</w:t>
            </w:r>
          </w:p>
          <w:p w14:paraId="79E815DD" w14:textId="12D1A078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5963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Nk1</w:t>
            </w:r>
          </w:p>
          <w:p w14:paraId="579BC69B" w14:textId="7E0DDBE4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9051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Tv1,</w:t>
            </w:r>
          </w:p>
          <w:p w14:paraId="0E1F03F3" w14:textId="553B34FD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66B0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Tv1n,</w:t>
            </w:r>
          </w:p>
          <w:p w14:paraId="56E73A5F" w14:textId="07295C3C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BF45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Txs,</w:t>
            </w:r>
          </w:p>
          <w:p w14:paraId="7FB73815" w14:textId="3B75A1D8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C590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Tv2,</w:t>
            </w:r>
          </w:p>
          <w:p w14:paraId="32EF7B36" w14:textId="76F70EBC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B6E7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Tv2n,</w:t>
            </w:r>
          </w:p>
          <w:p w14:paraId="28568A94" w14:textId="6F82995A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E3718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Txm,</w:t>
            </w:r>
          </w:p>
          <w:p w14:paraId="1B0F1FF1" w14:textId="2DF481DE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21AA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21B9C0D0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E40C" w14:textId="6E26BA3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8FC8" w14:textId="5EC3855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A2F5" w14:textId="0DDFF41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4.00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466D" w14:textId="63A4C04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B0FF" w14:textId="4270F8B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E19C" w14:textId="0301B88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CF47" w14:textId="740FFFA8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93B7" w14:textId="24CFC53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7A71" w14:textId="51CDE98F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2C46" w14:textId="6385E23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5BF5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3A3E7EF5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46E5" w14:textId="7777777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</w:p>
        </w:tc>
      </w:tr>
      <w:tr w:rsidR="00E4717E" w14:paraId="068E80A1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3666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ЗВ</w:t>
            </w:r>
          </w:p>
          <w:p w14:paraId="34FD21D3" w14:textId="23E944E8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DEAC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Mxx,</w:t>
            </w:r>
          </w:p>
          <w:p w14:paraId="6E0760CF" w14:textId="40B1232F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0C53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Ml,</w:t>
            </w:r>
          </w:p>
          <w:p w14:paraId="2C19D824" w14:textId="682E841F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070BA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г/с</w:t>
            </w:r>
          </w:p>
          <w:p w14:paraId="7685A921" w14:textId="5B8F8D66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C247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т/год</w:t>
            </w:r>
          </w:p>
          <w:p w14:paraId="00B63ED8" w14:textId="36614DE9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8EA7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59B47181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A18C" w14:textId="7A734BBC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52AD" w14:textId="342D5E63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7005" w14:textId="4B8AD5CE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4.11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39FF" w14:textId="2839118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0.2984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BEBC" w14:textId="3061819E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0.1665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F6A2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0E7D7B68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0A42" w14:textId="7EF4030B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8654" w14:textId="7225BB06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2420" w14:textId="2C84C31A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B0C6" w14:textId="7C3D81E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0.0762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6AE8" w14:textId="5EAD635E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0.041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0AFE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429F84EE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37A3" w14:textId="7CBB638B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26DB" w14:textId="3BE6B778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73B4" w14:textId="1D1946B2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998E" w14:textId="6DB9D4CE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0.253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BC44" w14:textId="0D25E13E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0.133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7B2F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3221D920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5C53" w14:textId="57936FC0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B6D1" w14:textId="4E32EB65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4186" w14:textId="127D68F2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841A" w14:textId="702FCAE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0.0411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ABCC" w14:textId="7488DD1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0.0216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5620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66279EA8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0216" w14:textId="18FE88BF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E9DF" w14:textId="77D0C892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EEB9" w14:textId="1FAB8A4B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1.08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F976" w14:textId="12E51F7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FDEE" w14:textId="7AF4BEE4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0.0273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7A0A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764F0E08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1FB6" w14:textId="51DA52EC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88B8" w14:textId="3FAC180D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E192" w14:textId="48238F47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7900" w14:textId="173C677E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E279" w14:textId="035B184E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0.0176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FDE6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</w:tbl>
    <w:p w14:paraId="5191E8C4" w14:textId="77777777" w:rsidR="00E4717E" w:rsidRPr="00E4717E" w:rsidRDefault="00E4717E" w:rsidP="00E4717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4717E" w14:paraId="0084153A" w14:textId="77777777" w:rsidTr="00E4717E">
        <w:tc>
          <w:tcPr>
            <w:tcW w:w="5000" w:type="pct"/>
            <w:gridSpan w:val="13"/>
          </w:tcPr>
          <w:p w14:paraId="72675065" w14:textId="662F0026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E4717E" w14:paraId="7CFA7E9B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4DF5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Dn,</w:t>
            </w:r>
          </w:p>
          <w:p w14:paraId="6B352102" w14:textId="41D1A03F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ECC7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Nk,</w:t>
            </w:r>
          </w:p>
          <w:p w14:paraId="704038C5" w14:textId="6A1F5972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5700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A</w:t>
            </w:r>
          </w:p>
          <w:p w14:paraId="6ACEBEE5" w14:textId="4FB74B5F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1C23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Nk1</w:t>
            </w:r>
          </w:p>
          <w:p w14:paraId="187E5599" w14:textId="27B91AD2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D144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Tv1,</w:t>
            </w:r>
          </w:p>
          <w:p w14:paraId="41A6928B" w14:textId="565A016F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99E0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Tv1n,</w:t>
            </w:r>
          </w:p>
          <w:p w14:paraId="2E50AEAC" w14:textId="4CAF0083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FA9F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Txs,</w:t>
            </w:r>
          </w:p>
          <w:p w14:paraId="6849BD98" w14:textId="5C49758F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0171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Tv2,</w:t>
            </w:r>
          </w:p>
          <w:p w14:paraId="6FFB6A80" w14:textId="39490E70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291D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Tv2n,</w:t>
            </w:r>
          </w:p>
          <w:p w14:paraId="1B319B20" w14:textId="7CD30996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AB84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Txm,</w:t>
            </w:r>
          </w:p>
          <w:p w14:paraId="5918E062" w14:textId="15DBCAE9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ED90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3E1D52F3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855E" w14:textId="0603FBD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2C50" w14:textId="61E1062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ACEA" w14:textId="10B4DB1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5B28" w14:textId="054680B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F8AE" w14:textId="7CC4A12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FB76" w14:textId="1E67499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A5F2" w14:textId="7B7FA3A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2B14" w14:textId="6AB5865E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62F9" w14:textId="50F0C28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D9F4" w14:textId="3F64857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23E7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1D10A152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DC7E" w14:textId="7777777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</w:p>
        </w:tc>
      </w:tr>
      <w:tr w:rsidR="00E4717E" w14:paraId="05678EC7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9F83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ЗВ</w:t>
            </w:r>
          </w:p>
          <w:p w14:paraId="3262A2BF" w14:textId="70DD1FAA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B8D0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Mxx,</w:t>
            </w:r>
          </w:p>
          <w:p w14:paraId="0D0A3F26" w14:textId="435FB05F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D575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Ml,</w:t>
            </w:r>
          </w:p>
          <w:p w14:paraId="5D254C66" w14:textId="1DC1BCC0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7E97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г/с</w:t>
            </w:r>
          </w:p>
          <w:p w14:paraId="7AF0DCB6" w14:textId="2C72E406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2911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т/год</w:t>
            </w:r>
          </w:p>
          <w:p w14:paraId="05503565" w14:textId="4ADF3A7A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2028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421C075B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8055" w14:textId="4853099F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136B" w14:textId="34A4F141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E834" w14:textId="36C811F2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2.55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0828" w14:textId="346547C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0.0463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A45A" w14:textId="2C7EA4F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0.00645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BE8D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56CA2954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8BD2" w14:textId="24A05728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DA1F" w14:textId="363C52A1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A125" w14:textId="433AADB3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BFAA" w14:textId="3D26833F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0.0118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B194" w14:textId="0985CBD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0.00159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45EA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64C5EE33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01B2" w14:textId="1850121E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B618" w14:textId="52D3B87A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ABE9" w14:textId="1F590746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06B" w14:textId="3578D1EF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0.0391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9A3E" w14:textId="771A9EEE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0.00515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2068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4593A591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DCCD" w14:textId="4C4385AA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68E2" w14:textId="556BAA5E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79B9" w14:textId="1E73A94C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7CF4" w14:textId="5632979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0.00636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992D" w14:textId="6DEE1A3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0.000837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02A1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6D00B7A2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B83A" w14:textId="4F91C4FA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86B9" w14:textId="263E7FDE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5893" w14:textId="46BC2158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D27F" w14:textId="3A58019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0.00804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3CD5" w14:textId="5D40CDE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0.001056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AA64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565C33D3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DEC3" w14:textId="2A3D0BB5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A679" w14:textId="02F6E15F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3C50" w14:textId="543098FB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0.38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800F" w14:textId="6769BA1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0.00502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A5B9" w14:textId="5E15CEB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0.000669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A816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</w:tbl>
    <w:p w14:paraId="5D81C606" w14:textId="77777777" w:rsidR="00E4717E" w:rsidRPr="00E4717E" w:rsidRDefault="00E4717E" w:rsidP="00E4717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4717E" w14:paraId="541952F8" w14:textId="77777777" w:rsidTr="00E4717E">
        <w:tc>
          <w:tcPr>
            <w:tcW w:w="5000" w:type="pct"/>
            <w:gridSpan w:val="13"/>
          </w:tcPr>
          <w:p w14:paraId="00D05A00" w14:textId="6A90CAEF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Тип машины: Грузовые автомобили дизельные свыше 5 до 8 т (иномарки)</w:t>
            </w:r>
          </w:p>
        </w:tc>
      </w:tr>
      <w:tr w:rsidR="00E4717E" w14:paraId="3F915E20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67F8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Dn,</w:t>
            </w:r>
          </w:p>
          <w:p w14:paraId="1B556869" w14:textId="49818A0E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B5D0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Nk,</w:t>
            </w:r>
          </w:p>
          <w:p w14:paraId="36934DF3" w14:textId="1F8BF190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77FA2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A</w:t>
            </w:r>
          </w:p>
          <w:p w14:paraId="4C2239E5" w14:textId="56BEE4AC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9E9C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Nk1</w:t>
            </w:r>
          </w:p>
          <w:p w14:paraId="5813DF21" w14:textId="253287B6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60EC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L1,</w:t>
            </w:r>
          </w:p>
          <w:p w14:paraId="0D63E622" w14:textId="49DE030B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4040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L1n,</w:t>
            </w:r>
          </w:p>
          <w:p w14:paraId="4C806477" w14:textId="1469B1EB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1FBB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Txs,</w:t>
            </w:r>
          </w:p>
          <w:p w14:paraId="749B1952" w14:textId="7CD41B4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AB6B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L2,</w:t>
            </w:r>
          </w:p>
          <w:p w14:paraId="7D2754CC" w14:textId="28E50502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75F6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L2n,</w:t>
            </w:r>
          </w:p>
          <w:p w14:paraId="68ED199B" w14:textId="0E1C3D28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1C46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Txm,</w:t>
            </w:r>
          </w:p>
          <w:p w14:paraId="6AFC471E" w14:textId="51FF6A18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34BE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2AABB59B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E45C" w14:textId="1862CAF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7E62" w14:textId="2110F611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2ABA" w14:textId="22BCB49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F318" w14:textId="3C6879C4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C22D" w14:textId="0F14328B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05E7" w14:textId="14E3A5E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2252" w14:textId="7C60A3F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6E7E" w14:textId="227E85F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B548" w14:textId="6AE6CCD1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7F60" w14:textId="334C579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2EC9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59BAB0FE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A070" w14:textId="7777777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</w:p>
        </w:tc>
      </w:tr>
      <w:tr w:rsidR="00E4717E" w14:paraId="106FD8FA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F55D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ЗВ</w:t>
            </w:r>
          </w:p>
          <w:p w14:paraId="1E75BB7A" w14:textId="2DE39EC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0D8E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Mxx,</w:t>
            </w:r>
          </w:p>
          <w:p w14:paraId="25A5F6A3" w14:textId="0570D868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5A68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Ml,</w:t>
            </w:r>
          </w:p>
          <w:p w14:paraId="6AF39158" w14:textId="66D13241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2971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г/с</w:t>
            </w:r>
          </w:p>
          <w:p w14:paraId="1D1BDDC6" w14:textId="0281C5BA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956D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т/год</w:t>
            </w:r>
          </w:p>
          <w:p w14:paraId="5117B1B2" w14:textId="40C1A8B9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DF6B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702F346D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F029" w14:textId="5DFB20FF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1423" w14:textId="062DC9F5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41E0" w14:textId="25A95E06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4.9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334C" w14:textId="6D88D17C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D8D5" w14:textId="34D982E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0.0683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1E46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5B04A6C6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90D5" w14:textId="5C7EE35A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2CC0" w14:textId="0AE4E358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6E68" w14:textId="09F24CD0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6F82" w14:textId="2F7970A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0.0274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DC5D" w14:textId="60E2724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0.01095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CBA7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1CF4A99A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39B4" w14:textId="711B3C9A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A2AE" w14:textId="3CF0E0F9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C375" w14:textId="7FF38233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159B" w14:textId="3BD6E54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0.0846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9455" w14:textId="3E259281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0.0332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3D1E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3ECC54C6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7C2E" w14:textId="3FDCF816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B725" w14:textId="1B263AC3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D663" w14:textId="24A90B5B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8CE6" w14:textId="0425649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0.01375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33D6" w14:textId="2991007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0.0054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823D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166671E7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94F2" w14:textId="732C7611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FC20" w14:textId="0BBA7180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4D55" w14:textId="0AA0F0C7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C3CC" w14:textId="5B41BB6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0.00798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1DC9" w14:textId="03BEAE8B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0.00312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7619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5FE4139D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40A2" w14:textId="4BD15297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8422" w14:textId="385A3B8E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DACD" w14:textId="78AB821C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CB22" w14:textId="66AB6FF8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0.0181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96F8" w14:textId="59F36A6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0.00713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63BD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43E11439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6FC2" w14:textId="2CD1A972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4FF4" w14:textId="025E52FC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FB64" w14:textId="77A2357B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4.9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E434" w14:textId="24EAA8C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0.348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4D32" w14:textId="59596C8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5ABE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5CBF54B3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AFB6" w14:textId="33213896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9716" w14:textId="1C849901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E2CA" w14:textId="25EE6BEB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10EA" w14:textId="46AEE4D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0.0548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96F4" w14:textId="3E8D2CF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0.0438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0673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1752C81A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AF5D" w14:textId="5DD35DD8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2E18" w14:textId="10C3FD7D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281D" w14:textId="49E06BF7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8865" w14:textId="419ACE7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0.1694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7CCF" w14:textId="6AEFFFC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0.1328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DD41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6BDB84E0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15ED" w14:textId="5F856AE7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FD97" w14:textId="1C62FE8E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5131" w14:textId="1CCC50E0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7547" w14:textId="6547593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0.0275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12A4" w14:textId="7D35B95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0.0216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DBFE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02F3B42D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6F00" w14:textId="5A53C3EA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45C9" w14:textId="5A8FD03C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3AB7" w14:textId="5A3471AD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3A59" w14:textId="28F9D88F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0.01597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4730" w14:textId="13F5B03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0.0125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FAFE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1F157C11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BEF9" w14:textId="1645570B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1C84" w14:textId="7D2903AE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C76C" w14:textId="297F1D61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6169" w14:textId="0C96CCC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0.0362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D78E" w14:textId="103A030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0.0285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3754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</w:tbl>
    <w:p w14:paraId="1C7BB12A" w14:textId="77777777" w:rsidR="00E4717E" w:rsidRPr="00E4717E" w:rsidRDefault="00E4717E" w:rsidP="00E4717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4717E" w14:paraId="24E295A3" w14:textId="77777777" w:rsidTr="00E4717E">
        <w:tc>
          <w:tcPr>
            <w:tcW w:w="5000" w:type="pct"/>
            <w:gridSpan w:val="13"/>
          </w:tcPr>
          <w:p w14:paraId="2D11F4A1" w14:textId="23935D31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Тип машины: Автобусы дизельные средние габаритной длиной от 8 до 10 м (иномарки)</w:t>
            </w:r>
          </w:p>
        </w:tc>
      </w:tr>
      <w:tr w:rsidR="00E4717E" w14:paraId="75ECE6F2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2DEA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Dn,</w:t>
            </w:r>
          </w:p>
          <w:p w14:paraId="4347E22B" w14:textId="0FC05F59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9D521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Nk,</w:t>
            </w:r>
          </w:p>
          <w:p w14:paraId="37BC617D" w14:textId="2C321141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0B91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A</w:t>
            </w:r>
          </w:p>
          <w:p w14:paraId="50F4D865" w14:textId="17CCC248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9BFC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Nk1</w:t>
            </w:r>
          </w:p>
          <w:p w14:paraId="5C1E6851" w14:textId="59D2F7B3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AB318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L1,</w:t>
            </w:r>
          </w:p>
          <w:p w14:paraId="1594CC29" w14:textId="4B95802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D766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L1n,</w:t>
            </w:r>
          </w:p>
          <w:p w14:paraId="0869077B" w14:textId="0C6F4F21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3965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Txs,</w:t>
            </w:r>
          </w:p>
          <w:p w14:paraId="4050B135" w14:textId="2149D19A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641BA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L2,</w:t>
            </w:r>
          </w:p>
          <w:p w14:paraId="72AB0894" w14:textId="344473EF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E33D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L2n,</w:t>
            </w:r>
          </w:p>
          <w:p w14:paraId="26751D2A" w14:textId="7703638A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096D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Txm,</w:t>
            </w:r>
          </w:p>
          <w:p w14:paraId="75EC906C" w14:textId="4B34653A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79F8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78274F17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3D11" w14:textId="1712147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916A" w14:textId="2BA84E2F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59FE" w14:textId="72CC2DF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0784" w14:textId="1E0BAB0E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2D2B" w14:textId="40AE019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AFC7" w14:textId="6E7FDEF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2103" w14:textId="3A996CCB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4103" w14:textId="2AEF711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F086" w14:textId="3ED2C59E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15C0" w14:textId="36F409B4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551F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72539574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5EFA" w14:textId="7777777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</w:p>
        </w:tc>
      </w:tr>
      <w:tr w:rsidR="00E4717E" w14:paraId="2EC4E0B3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47CB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ЗВ</w:t>
            </w:r>
          </w:p>
          <w:p w14:paraId="2C77F293" w14:textId="51ED006D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EA48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Mxx,</w:t>
            </w:r>
          </w:p>
          <w:p w14:paraId="10A1ABC6" w14:textId="717D7AAF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1BD4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Ml,</w:t>
            </w:r>
          </w:p>
          <w:p w14:paraId="25479184" w14:textId="0BEB488B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7F46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г/с</w:t>
            </w:r>
          </w:p>
          <w:p w14:paraId="45A62C7A" w14:textId="5C4ABCA2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25BB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т/год</w:t>
            </w:r>
          </w:p>
          <w:p w14:paraId="13050EA7" w14:textId="64A673E6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D756" w14:textId="7777777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4717E" w14:paraId="73975C5C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FEE4" w14:textId="10BF31E2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6C2A" w14:textId="11E95357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0.76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39FD" w14:textId="3F2EF8D6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4.9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5142" w14:textId="080D077B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0.0589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5393" w14:textId="76E4B61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0.00774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1F53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11D66DFF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176A" w14:textId="6A468030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2596" w14:textId="2DB0A641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0.38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AA81" w14:textId="6CE6C5E8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0DD9" w14:textId="6C433B4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0.00962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28C1" w14:textId="6A45350E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0.001293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55AC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295CAA2C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6740" w14:textId="62F9291B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B68D" w14:textId="0BAAE9D2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10D2" w14:textId="36D8DE2E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1AB6" w14:textId="38D049B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0.02904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8A77" w14:textId="29A93532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0.003816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C29C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707882C3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9D79" w14:textId="5A3D6016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3354" w14:textId="7F9BFF89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E779" w14:textId="1EA718EB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CB25" w14:textId="0B73A37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0.00472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4181" w14:textId="6E522F7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0.00062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BD64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5714E87A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B830" w14:textId="58277AA4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D496" w14:textId="7D98DC1C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85D1" w14:textId="6C412C02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5833" w14:textId="1B42431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0.00268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7BFD" w14:textId="58146E4B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0.0003496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5C1F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  <w:tr w:rsidR="00E4717E" w14:paraId="65A04EEE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84AF" w14:textId="5200EE4E" w:rsidR="00E4717E" w:rsidRPr="00E4717E" w:rsidRDefault="00E4717E" w:rsidP="00E4717E">
            <w:pPr>
              <w:jc w:val="center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29CE" w14:textId="08C30B1E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0.084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A3F9" w14:textId="3D8E3D23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3CA7" w14:textId="14CC4D3F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0.00604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D186" w14:textId="7CBC2214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0.000793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C903" w14:textId="77777777" w:rsidR="00E4717E" w:rsidRPr="00E4717E" w:rsidRDefault="00E4717E" w:rsidP="00E4717E">
            <w:pPr>
              <w:rPr>
                <w:color w:val="000000"/>
                <w:sz w:val="22"/>
              </w:rPr>
            </w:pPr>
          </w:p>
        </w:tc>
      </w:tr>
    </w:tbl>
    <w:p w14:paraId="1F70833D" w14:textId="77777777" w:rsidR="00E4717E" w:rsidRPr="00E4717E" w:rsidRDefault="00E4717E" w:rsidP="00E4717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E4717E" w14:paraId="63C03769" w14:textId="77777777" w:rsidTr="00E4717E">
        <w:tc>
          <w:tcPr>
            <w:tcW w:w="5000" w:type="pct"/>
            <w:gridSpan w:val="4"/>
            <w:vAlign w:val="center"/>
          </w:tcPr>
          <w:p w14:paraId="47B41CC3" w14:textId="601A976D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ВСЕГО по периоду: Холодный (t=,град.С)</w:t>
            </w:r>
          </w:p>
        </w:tc>
      </w:tr>
      <w:tr w:rsidR="00E4717E" w14:paraId="7BEC30C2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62226" w14:textId="2F1789A6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CE58" w14:textId="350872DB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C4D6" w14:textId="202B1553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086E" w14:textId="2FDDDBDB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4717E" w14:paraId="695C9B05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A8F2" w14:textId="20B41012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0C22" w14:textId="36D942AE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1B04" w14:textId="47DFD34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3.3436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37CE" w14:textId="70B8D18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6.50199</w:t>
            </w:r>
          </w:p>
        </w:tc>
      </w:tr>
      <w:tr w:rsidR="00E4717E" w14:paraId="36FF59D4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B9D6" w14:textId="7D25ED8F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F86C" w14:textId="33177518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0B1F" w14:textId="25F3F42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0.61822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6D78" w14:textId="1AEA859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1.127133</w:t>
            </w:r>
          </w:p>
        </w:tc>
      </w:tr>
      <w:tr w:rsidR="00E4717E" w14:paraId="0D65B58B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0272" w14:textId="11F23E8F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B085" w14:textId="1556BC1C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C7BD" w14:textId="3B7B2E9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1.83914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8D4E" w14:textId="7FB6A446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3.088966</w:t>
            </w:r>
          </w:p>
        </w:tc>
      </w:tr>
      <w:tr w:rsidR="00E4717E" w14:paraId="0EB7C840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BADD" w14:textId="3B89E6BD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9BF4" w14:textId="3465C6F0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E098" w14:textId="3F8DBCB4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0.29207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F1ED" w14:textId="3B8D253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0.4563156</w:t>
            </w:r>
          </w:p>
        </w:tc>
      </w:tr>
      <w:tr w:rsidR="00E4717E" w14:paraId="1650EC69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1B23" w14:textId="398A3BBB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115D" w14:textId="072248A2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FC2B" w14:textId="49491E3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0.38156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E03B" w14:textId="1518A94E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0.758592</w:t>
            </w:r>
          </w:p>
        </w:tc>
      </w:tr>
      <w:tr w:rsidR="00E4717E" w14:paraId="1FFD7750" w14:textId="77777777" w:rsidTr="00E47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A3B8" w14:textId="59D6F68D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7D9E" w14:textId="26BD6BCC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03F3" w14:textId="4BDD2C27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0.29883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3AD2" w14:textId="7EF3B319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0.502257</w:t>
            </w:r>
          </w:p>
        </w:tc>
      </w:tr>
    </w:tbl>
    <w:p w14:paraId="03EC5316" w14:textId="77777777" w:rsidR="00E4717E" w:rsidRPr="00E4717E" w:rsidRDefault="00E4717E" w:rsidP="00E4717E">
      <w:pPr>
        <w:rPr>
          <w:color w:val="000000"/>
          <w:sz w:val="22"/>
        </w:rPr>
      </w:pPr>
    </w:p>
    <w:p w14:paraId="60CE3534" w14:textId="77777777" w:rsidR="00E4717E" w:rsidRPr="00E4717E" w:rsidRDefault="00E4717E" w:rsidP="00E4717E">
      <w:pPr>
        <w:rPr>
          <w:color w:val="000000"/>
          <w:sz w:val="22"/>
        </w:rPr>
      </w:pPr>
    </w:p>
    <w:p w14:paraId="4CCF5FAE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ИТОГО ВЫБРОСЫ ОТ СТОЯНКИ АВТОМОБИЛЕЙ</w:t>
      </w:r>
    </w:p>
    <w:p w14:paraId="0BA56E3F" w14:textId="77777777" w:rsidR="00E4717E" w:rsidRPr="00E4717E" w:rsidRDefault="00E4717E" w:rsidP="00E4717E">
      <w:pPr>
        <w:rPr>
          <w:color w:val="000000"/>
          <w:sz w:val="22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E4717E" w14:paraId="463ADF38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F728" w14:textId="5B924D9F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85A8" w14:textId="16B8AFBF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6CDA" w14:textId="463AE3D7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B38D" w14:textId="5C438473" w:rsidR="00E4717E" w:rsidRPr="00E4717E" w:rsidRDefault="00E4717E" w:rsidP="00E4717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4717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4717E" w14:paraId="55106034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C6A8" w14:textId="70479FED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FE9D" w14:textId="06CF3CAA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8FF2" w14:textId="5756F915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1.83914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189F" w14:textId="3E9E84B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9.804952</w:t>
            </w:r>
          </w:p>
        </w:tc>
      </w:tr>
      <w:tr w:rsidR="00E4717E" w14:paraId="4F1FA661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9ECC" w14:textId="0C3EB427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C97A" w14:textId="5C91F8A2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578F" w14:textId="66FC4F18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0.29883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0E19" w14:textId="7873294D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1.5933047</w:t>
            </w:r>
          </w:p>
        </w:tc>
      </w:tr>
      <w:tr w:rsidR="00E4717E" w14:paraId="089A595F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39C1" w14:textId="24635433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7AF5" w14:textId="11A1F555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B44F" w14:textId="0D4D7854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0.29207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3A75" w14:textId="700DD5B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1.2407456</w:t>
            </w:r>
          </w:p>
        </w:tc>
      </w:tr>
      <w:tr w:rsidR="00E4717E" w14:paraId="1A3C36C3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38B9" w14:textId="130D9FD3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C31C" w14:textId="0CB911FC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E1F6" w14:textId="32F3AA18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0.38156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7D92" w14:textId="48D12160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2.179532</w:t>
            </w:r>
          </w:p>
        </w:tc>
      </w:tr>
      <w:tr w:rsidR="00E4717E" w14:paraId="22B6241D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B96C" w14:textId="409421A9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128A" w14:textId="0DDC21EB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1BB6" w14:textId="510DFFD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3.3436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FE63" w14:textId="211C181F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18.93932</w:t>
            </w:r>
          </w:p>
        </w:tc>
      </w:tr>
      <w:tr w:rsidR="00E4717E" w14:paraId="23B34E8C" w14:textId="77777777" w:rsidTr="00E4717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2E04" w14:textId="30D90C0E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2732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1057" w14:textId="11B03B99" w:rsidR="00E4717E" w:rsidRPr="00E4717E" w:rsidRDefault="00E4717E" w:rsidP="00E4717E">
            <w:pPr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BEFC" w14:textId="30EB0D23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0.61822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9A2C" w14:textId="4463C62A" w:rsidR="00E4717E" w:rsidRPr="00E4717E" w:rsidRDefault="00E4717E" w:rsidP="00E4717E">
            <w:pPr>
              <w:jc w:val="right"/>
              <w:rPr>
                <w:color w:val="000000"/>
                <w:sz w:val="22"/>
              </w:rPr>
            </w:pPr>
            <w:r w:rsidRPr="00E4717E">
              <w:rPr>
                <w:color w:val="000000"/>
                <w:sz w:val="22"/>
              </w:rPr>
              <w:t>3.293335</w:t>
            </w:r>
          </w:p>
        </w:tc>
      </w:tr>
    </w:tbl>
    <w:p w14:paraId="12D1C72A" w14:textId="4A968627" w:rsidR="00E4717E" w:rsidRPr="00E4717E" w:rsidRDefault="00E4717E" w:rsidP="00E4717E">
      <w:pPr>
        <w:rPr>
          <w:color w:val="000000"/>
          <w:sz w:val="22"/>
        </w:rPr>
      </w:pPr>
    </w:p>
    <w:p w14:paraId="7862A589" w14:textId="77777777" w:rsidR="00E4717E" w:rsidRPr="00E4717E" w:rsidRDefault="00E4717E" w:rsidP="00E4717E">
      <w:pPr>
        <w:rPr>
          <w:color w:val="000000"/>
          <w:sz w:val="22"/>
        </w:rPr>
      </w:pPr>
    </w:p>
    <w:p w14:paraId="6649C7C8" w14:textId="77777777" w:rsidR="00E4717E" w:rsidRPr="00E4717E" w:rsidRDefault="00E4717E" w:rsidP="00E4717E">
      <w:pPr>
        <w:rPr>
          <w:color w:val="000000"/>
          <w:sz w:val="22"/>
        </w:rPr>
      </w:pPr>
      <w:r w:rsidRPr="00E4717E">
        <w:rPr>
          <w:color w:val="000000"/>
          <w:sz w:val="22"/>
        </w:rPr>
        <w:t>Максимальные разовые выбросы достигнуты в холодный период</w:t>
      </w:r>
    </w:p>
    <w:p w14:paraId="1B66A11D" w14:textId="77777777" w:rsidR="00E4717E" w:rsidRPr="00E4717E" w:rsidRDefault="00E4717E" w:rsidP="00E4717E">
      <w:pPr>
        <w:rPr>
          <w:color w:val="000000"/>
          <w:sz w:val="22"/>
        </w:rPr>
      </w:pPr>
    </w:p>
    <w:p w14:paraId="61DF2E16" w14:textId="77777777" w:rsidR="00E4717E" w:rsidRPr="00E4717E" w:rsidRDefault="00E4717E" w:rsidP="00E4717E">
      <w:pPr>
        <w:rPr>
          <w:b/>
          <w:i/>
          <w:color w:val="000000"/>
          <w:sz w:val="22"/>
        </w:rPr>
      </w:pPr>
    </w:p>
    <w:p w14:paraId="5F0D0BFC" w14:textId="4B3F990C" w:rsidR="00E4717E" w:rsidRPr="00E4717E" w:rsidRDefault="00E4717E" w:rsidP="00E4717E">
      <w:pPr>
        <w:jc w:val="center"/>
        <w:rPr>
          <w:color w:val="000000"/>
          <w:sz w:val="22"/>
        </w:rPr>
      </w:pPr>
    </w:p>
    <w:sectPr w:rsidR="00E4717E" w:rsidRPr="00E4717E" w:rsidSect="00E4717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5217B" w14:textId="77777777" w:rsidR="007F7CB1" w:rsidRDefault="007F7CB1" w:rsidP="00E4717E">
      <w:r>
        <w:separator/>
      </w:r>
    </w:p>
  </w:endnote>
  <w:endnote w:type="continuationSeparator" w:id="0">
    <w:p w14:paraId="7BA10F25" w14:textId="77777777" w:rsidR="007F7CB1" w:rsidRDefault="007F7CB1" w:rsidP="00E47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107FE" w14:textId="77777777" w:rsidR="00E4717E" w:rsidRDefault="00E4717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9FB7" w14:textId="77777777" w:rsidR="00E4717E" w:rsidRDefault="00E4717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35094" w14:textId="77777777" w:rsidR="00E4717E" w:rsidRDefault="00E4717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3A039" w14:textId="77777777" w:rsidR="007F7CB1" w:rsidRDefault="007F7CB1" w:rsidP="00E4717E">
      <w:r>
        <w:separator/>
      </w:r>
    </w:p>
  </w:footnote>
  <w:footnote w:type="continuationSeparator" w:id="0">
    <w:p w14:paraId="47C4FFF1" w14:textId="77777777" w:rsidR="007F7CB1" w:rsidRDefault="007F7CB1" w:rsidP="00E47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3D0" w14:textId="77777777" w:rsidR="00E4717E" w:rsidRDefault="00E471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62640" w14:textId="77777777" w:rsidR="00E4717E" w:rsidRDefault="00E4717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9FAD7" w14:textId="77777777" w:rsidR="00E4717E" w:rsidRDefault="00E471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17E"/>
    <w:rsid w:val="00146001"/>
    <w:rsid w:val="00265EE6"/>
    <w:rsid w:val="00600BE6"/>
    <w:rsid w:val="00776073"/>
    <w:rsid w:val="007F7CB1"/>
    <w:rsid w:val="00D860F5"/>
    <w:rsid w:val="00E4717E"/>
    <w:rsid w:val="00E7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61DB71"/>
  <w15:chartTrackingRefBased/>
  <w15:docId w15:val="{191CDCA3-AE2D-4090-9B46-5C7066261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71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4717E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E471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4717E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RA\Tmp\AW13I69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AW13I69E</Template>
  <TotalTime>0</TotalTime>
  <Pages>84</Pages>
  <Words>33407</Words>
  <Characters>190422</Characters>
  <Application>Microsoft Office Word</Application>
  <DocSecurity>0</DocSecurity>
  <Lines>1586</Lines>
  <Paragraphs>446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223383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Багдат Баймурат</cp:lastModifiedBy>
  <cp:revision>4</cp:revision>
  <dcterms:created xsi:type="dcterms:W3CDTF">2025-10-16T13:32:00Z</dcterms:created>
  <dcterms:modified xsi:type="dcterms:W3CDTF">2025-10-17T03:51:00Z</dcterms:modified>
</cp:coreProperties>
</file>